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85A52" w14:textId="77777777" w:rsidR="003903EC" w:rsidRDefault="003903EC" w:rsidP="00CC7BC6">
      <w:pPr>
        <w:pStyle w:val="Unittitle"/>
      </w:pPr>
      <w:r w:rsidRPr="00AA5C9B">
        <w:rPr>
          <w:bCs/>
        </w:rPr>
        <w:t>14</w:t>
      </w:r>
      <w:r>
        <w:rPr>
          <w:bCs/>
        </w:rPr>
        <w:t xml:space="preserve">: Tools, </w:t>
      </w:r>
      <w:proofErr w:type="gramStart"/>
      <w:r>
        <w:rPr>
          <w:bCs/>
        </w:rPr>
        <w:t>equipment</w:t>
      </w:r>
      <w:proofErr w:type="gramEnd"/>
      <w:r>
        <w:rPr>
          <w:bCs/>
        </w:rPr>
        <w:t xml:space="preserve"> and materials</w:t>
      </w:r>
    </w:p>
    <w:p w14:paraId="36ADC0E0" w14:textId="77777777" w:rsidR="003903EC" w:rsidRPr="00692A45" w:rsidRDefault="003903EC" w:rsidP="00A12DED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 xml:space="preserve">Changing a drill bit </w:t>
      </w:r>
      <w:r w:rsidRPr="00692A45">
        <w:t>(</w:t>
      </w:r>
      <w:r>
        <w:t>tutor</w:t>
      </w:r>
      <w:r w:rsidRPr="00692A45">
        <w:t>)</w:t>
      </w:r>
    </w:p>
    <w:p w14:paraId="42CD16FC" w14:textId="77777777" w:rsidR="003903EC" w:rsidRDefault="003903EC" w:rsidP="00C5104F"/>
    <w:p w14:paraId="50F79192" w14:textId="77777777" w:rsidR="003903EC" w:rsidRDefault="003903EC" w:rsidP="00C5104F">
      <w:r>
        <w:t>Label the following five steps in the correct order from 1 to 5 to explain how to change a drill bit safely.</w:t>
      </w:r>
    </w:p>
    <w:p w14:paraId="44986794" w14:textId="77777777" w:rsidR="003903EC" w:rsidRDefault="003903EC" w:rsidP="00C510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670"/>
      </w:tblGrid>
      <w:tr w:rsidR="003903EC" w14:paraId="5B90CA2F" w14:textId="77777777" w:rsidTr="004C1274">
        <w:tc>
          <w:tcPr>
            <w:tcW w:w="1838" w:type="dxa"/>
          </w:tcPr>
          <w:p w14:paraId="25CA74EE" w14:textId="77777777" w:rsidR="003903EC" w:rsidRPr="00885897" w:rsidRDefault="003903EC" w:rsidP="00C5104F">
            <w:pPr>
              <w:rPr>
                <w:b/>
                <w:bCs/>
              </w:rPr>
            </w:pPr>
            <w:r w:rsidRPr="00885897">
              <w:rPr>
                <w:b/>
                <w:bCs/>
              </w:rPr>
              <w:t>Step</w:t>
            </w:r>
          </w:p>
        </w:tc>
        <w:tc>
          <w:tcPr>
            <w:tcW w:w="7670" w:type="dxa"/>
          </w:tcPr>
          <w:p w14:paraId="62F491F8" w14:textId="77777777" w:rsidR="003903EC" w:rsidRPr="00885897" w:rsidRDefault="003903EC" w:rsidP="00C5104F">
            <w:pPr>
              <w:rPr>
                <w:b/>
                <w:bCs/>
              </w:rPr>
            </w:pPr>
            <w:r w:rsidRPr="00885897">
              <w:rPr>
                <w:b/>
                <w:bCs/>
              </w:rPr>
              <w:t>Process</w:t>
            </w:r>
          </w:p>
        </w:tc>
      </w:tr>
      <w:tr w:rsidR="003903EC" w14:paraId="4FC06E2B" w14:textId="77777777" w:rsidTr="004C1274">
        <w:tc>
          <w:tcPr>
            <w:tcW w:w="1838" w:type="dxa"/>
          </w:tcPr>
          <w:p w14:paraId="5CA946E9" w14:textId="77777777" w:rsidR="003903EC" w:rsidRPr="00695A4F" w:rsidRDefault="003903EC" w:rsidP="00C5104F">
            <w:pPr>
              <w:rPr>
                <w:b/>
                <w:bCs/>
                <w:color w:val="FF0000"/>
              </w:rPr>
            </w:pPr>
            <w:r w:rsidRPr="00695A4F">
              <w:rPr>
                <w:b/>
                <w:bCs/>
                <w:color w:val="FF0000"/>
              </w:rPr>
              <w:t>4</w:t>
            </w:r>
          </w:p>
        </w:tc>
        <w:tc>
          <w:tcPr>
            <w:tcW w:w="7670" w:type="dxa"/>
          </w:tcPr>
          <w:p w14:paraId="651250AD" w14:textId="77777777" w:rsidR="003903EC" w:rsidRPr="006D61DE" w:rsidRDefault="003903EC" w:rsidP="006D61DE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Reinstate power/battery.</w:t>
            </w:r>
          </w:p>
          <w:p w14:paraId="0AADFC9B" w14:textId="77777777" w:rsidR="003903EC" w:rsidRPr="006D61DE" w:rsidRDefault="003903EC" w:rsidP="00C5104F">
            <w:pPr>
              <w:rPr>
                <w:rFonts w:cs="Arial"/>
                <w:szCs w:val="22"/>
              </w:rPr>
            </w:pPr>
          </w:p>
        </w:tc>
      </w:tr>
      <w:tr w:rsidR="003903EC" w14:paraId="1FB5349A" w14:textId="77777777" w:rsidTr="004C1274">
        <w:tc>
          <w:tcPr>
            <w:tcW w:w="1838" w:type="dxa"/>
          </w:tcPr>
          <w:p w14:paraId="244F59BD" w14:textId="77777777" w:rsidR="003903EC" w:rsidRPr="00695A4F" w:rsidRDefault="003903EC" w:rsidP="00C5104F">
            <w:pPr>
              <w:rPr>
                <w:b/>
                <w:bCs/>
                <w:color w:val="FF0000"/>
              </w:rPr>
            </w:pPr>
            <w:r w:rsidRPr="00695A4F">
              <w:rPr>
                <w:b/>
                <w:bCs/>
                <w:color w:val="FF0000"/>
              </w:rPr>
              <w:t>2</w:t>
            </w:r>
          </w:p>
        </w:tc>
        <w:tc>
          <w:tcPr>
            <w:tcW w:w="7670" w:type="dxa"/>
          </w:tcPr>
          <w:p w14:paraId="133273A4" w14:textId="77777777" w:rsidR="003903EC" w:rsidRPr="006D61DE" w:rsidRDefault="003903EC" w:rsidP="006D61DE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Ensure that the drill bit is not hot to the touch as this could cause a burn.</w:t>
            </w:r>
          </w:p>
          <w:p w14:paraId="118B151A" w14:textId="77777777" w:rsidR="003903EC" w:rsidRPr="006D61DE" w:rsidRDefault="003903EC" w:rsidP="00C5104F">
            <w:pPr>
              <w:rPr>
                <w:rFonts w:cs="Arial"/>
                <w:szCs w:val="22"/>
              </w:rPr>
            </w:pPr>
          </w:p>
        </w:tc>
      </w:tr>
      <w:tr w:rsidR="003903EC" w14:paraId="6A7AD12B" w14:textId="77777777" w:rsidTr="004C1274">
        <w:tc>
          <w:tcPr>
            <w:tcW w:w="1838" w:type="dxa"/>
          </w:tcPr>
          <w:p w14:paraId="05AFCD98" w14:textId="77777777" w:rsidR="003903EC" w:rsidRPr="00695A4F" w:rsidRDefault="003903EC" w:rsidP="00C5104F">
            <w:pPr>
              <w:rPr>
                <w:b/>
                <w:bCs/>
                <w:color w:val="FF0000"/>
              </w:rPr>
            </w:pPr>
            <w:r w:rsidRPr="00695A4F">
              <w:rPr>
                <w:b/>
                <w:bCs/>
                <w:color w:val="FF0000"/>
              </w:rPr>
              <w:t>1</w:t>
            </w:r>
          </w:p>
        </w:tc>
        <w:tc>
          <w:tcPr>
            <w:tcW w:w="7670" w:type="dxa"/>
          </w:tcPr>
          <w:p w14:paraId="446EE4EF" w14:textId="77777777" w:rsidR="003903EC" w:rsidRPr="006D61DE" w:rsidRDefault="003903EC" w:rsidP="006D61DE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Remove drill from the power supply/remove battery to ensure the drill doesn’t operate when changing the bit.</w:t>
            </w:r>
          </w:p>
          <w:p w14:paraId="6D517ED0" w14:textId="77777777" w:rsidR="003903EC" w:rsidRPr="006D61DE" w:rsidRDefault="003903EC" w:rsidP="00C5104F">
            <w:pPr>
              <w:rPr>
                <w:rFonts w:cs="Arial"/>
                <w:szCs w:val="22"/>
              </w:rPr>
            </w:pPr>
          </w:p>
        </w:tc>
      </w:tr>
      <w:tr w:rsidR="003903EC" w14:paraId="3D2B9633" w14:textId="77777777" w:rsidTr="004C1274">
        <w:tc>
          <w:tcPr>
            <w:tcW w:w="1838" w:type="dxa"/>
          </w:tcPr>
          <w:p w14:paraId="04B75623" w14:textId="77777777" w:rsidR="003903EC" w:rsidRPr="00695A4F" w:rsidRDefault="003903EC" w:rsidP="00C5104F">
            <w:pPr>
              <w:rPr>
                <w:b/>
                <w:bCs/>
                <w:color w:val="FF0000"/>
              </w:rPr>
            </w:pPr>
            <w:r w:rsidRPr="00695A4F">
              <w:rPr>
                <w:b/>
                <w:bCs/>
                <w:color w:val="FF0000"/>
              </w:rPr>
              <w:t>3</w:t>
            </w:r>
          </w:p>
        </w:tc>
        <w:tc>
          <w:tcPr>
            <w:tcW w:w="7670" w:type="dxa"/>
          </w:tcPr>
          <w:p w14:paraId="08702554" w14:textId="77777777" w:rsidR="003903EC" w:rsidRPr="006D61DE" w:rsidRDefault="003903EC" w:rsidP="006D61DE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W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earing gloves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,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 remove 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the 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old bit and replace with the new bit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, 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ensuring that it is tightened/inserted correctly.</w:t>
            </w:r>
          </w:p>
          <w:p w14:paraId="5154CC39" w14:textId="77777777" w:rsidR="003903EC" w:rsidRPr="006D61DE" w:rsidRDefault="003903EC" w:rsidP="00C5104F">
            <w:pPr>
              <w:rPr>
                <w:rFonts w:cs="Arial"/>
                <w:szCs w:val="22"/>
              </w:rPr>
            </w:pPr>
          </w:p>
        </w:tc>
      </w:tr>
      <w:tr w:rsidR="003903EC" w14:paraId="04A3B6A3" w14:textId="77777777" w:rsidTr="004C1274">
        <w:tc>
          <w:tcPr>
            <w:tcW w:w="1838" w:type="dxa"/>
          </w:tcPr>
          <w:p w14:paraId="4C2E0728" w14:textId="77777777" w:rsidR="003903EC" w:rsidRPr="00695A4F" w:rsidRDefault="003903EC" w:rsidP="00C5104F">
            <w:pPr>
              <w:rPr>
                <w:b/>
                <w:bCs/>
                <w:color w:val="FF0000"/>
              </w:rPr>
            </w:pPr>
            <w:r w:rsidRPr="00695A4F">
              <w:rPr>
                <w:b/>
                <w:bCs/>
                <w:color w:val="FF0000"/>
              </w:rPr>
              <w:t>5</w:t>
            </w:r>
          </w:p>
        </w:tc>
        <w:tc>
          <w:tcPr>
            <w:tcW w:w="7670" w:type="dxa"/>
          </w:tcPr>
          <w:p w14:paraId="1CD56133" w14:textId="77777777" w:rsidR="003903EC" w:rsidRPr="006D61DE" w:rsidRDefault="003903EC" w:rsidP="006D61DE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Safely use drill.</w:t>
            </w:r>
          </w:p>
          <w:p w14:paraId="40FEA8EF" w14:textId="77777777" w:rsidR="003903EC" w:rsidRPr="006D61DE" w:rsidRDefault="003903EC" w:rsidP="00C5104F">
            <w:pPr>
              <w:rPr>
                <w:rFonts w:cs="Arial"/>
                <w:szCs w:val="22"/>
              </w:rPr>
            </w:pPr>
          </w:p>
        </w:tc>
      </w:tr>
    </w:tbl>
    <w:p w14:paraId="17A24E94" w14:textId="77777777" w:rsidR="003903EC" w:rsidRDefault="003903EC" w:rsidP="00C5104F"/>
    <w:p w14:paraId="0661897D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4D301" w14:textId="77777777" w:rsidR="009658BE" w:rsidRDefault="009658BE">
      <w:pPr>
        <w:spacing w:before="0" w:after="0"/>
      </w:pPr>
      <w:r>
        <w:separator/>
      </w:r>
    </w:p>
  </w:endnote>
  <w:endnote w:type="continuationSeparator" w:id="0">
    <w:p w14:paraId="7729DBD9" w14:textId="77777777" w:rsidR="009658BE" w:rsidRDefault="009658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E03B3" w14:textId="77777777" w:rsidR="00737123" w:rsidRDefault="007371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977C4" w14:textId="2BED7A7B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09D2453" wp14:editId="1D6B6EAA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737123">
      <w:t xml:space="preserve">         </w:t>
    </w:r>
    <w:r w:rsidR="00737123" w:rsidRPr="00737123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B3527" w14:textId="77777777" w:rsidR="00737123" w:rsidRDefault="007371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8E45E" w14:textId="77777777" w:rsidR="009658BE" w:rsidRDefault="009658BE">
      <w:pPr>
        <w:spacing w:before="0" w:after="0"/>
      </w:pPr>
      <w:r>
        <w:separator/>
      </w:r>
    </w:p>
  </w:footnote>
  <w:footnote w:type="continuationSeparator" w:id="0">
    <w:p w14:paraId="6588FE4B" w14:textId="77777777" w:rsidR="009658BE" w:rsidRDefault="009658B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3D7B0" w14:textId="77777777" w:rsidR="00737123" w:rsidRDefault="007371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120B7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29CC3D3" wp14:editId="03116F5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090DB0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EE90F7B" wp14:editId="5E03C85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F6F4B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3B22D" w14:textId="77777777" w:rsidR="00737123" w:rsidRDefault="007371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3EC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903EC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7123"/>
    <w:rsid w:val="00797FA7"/>
    <w:rsid w:val="007F2A40"/>
    <w:rsid w:val="008C1F1C"/>
    <w:rsid w:val="009658BE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BEA6100"/>
  <w15:docId w15:val="{A25B65AF-56E1-495D-9F4C-420468981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90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6DE71F-169A-40FC-A9BC-F6D6BC8F9A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D00B41-8F29-4231-A003-8C0430BD5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99260E-D48C-47AA-8C3E-1FEC12FF26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Fiona Freel</cp:lastModifiedBy>
  <cp:revision>2</cp:revision>
  <cp:lastPrinted>2013-05-15T12:05:00Z</cp:lastPrinted>
  <dcterms:created xsi:type="dcterms:W3CDTF">2021-06-07T10:15:00Z</dcterms:created>
  <dcterms:modified xsi:type="dcterms:W3CDTF">2021-08-02T08:19:00Z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