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6444D" w14:textId="4DE40464" w:rsidR="00384D75" w:rsidRPr="00C23E7D" w:rsidRDefault="003344AD" w:rsidP="00384D75">
      <w:pPr>
        <w:spacing w:after="240"/>
        <w:rPr>
          <w:rFonts w:cs="Arial"/>
          <w:b/>
          <w:bCs/>
          <w:sz w:val="32"/>
          <w:szCs w:val="32"/>
        </w:rPr>
      </w:pPr>
      <w:r w:rsidRPr="00C23E7D">
        <w:rPr>
          <w:rFonts w:cs="Arial"/>
          <w:b/>
          <w:bCs/>
          <w:sz w:val="32"/>
          <w:szCs w:val="32"/>
        </w:rPr>
        <w:t xml:space="preserve">2. </w:t>
      </w:r>
      <w:r w:rsidR="007D2DEC" w:rsidRPr="00C23E7D">
        <w:rPr>
          <w:rFonts w:cs="Arial"/>
          <w:b/>
          <w:bCs/>
          <w:sz w:val="32"/>
          <w:szCs w:val="32"/>
        </w:rPr>
        <w:t>Construction science principles</w:t>
      </w:r>
    </w:p>
    <w:p w14:paraId="1CB0C500" w14:textId="04B8E5A1" w:rsidR="003344AD" w:rsidRPr="00C23E7D" w:rsidRDefault="003344AD" w:rsidP="003344AD">
      <w:pPr>
        <w:pStyle w:val="Heading1"/>
        <w:rPr>
          <w:szCs w:val="32"/>
        </w:rPr>
      </w:pPr>
      <w:r w:rsidRPr="00C23E7D">
        <w:rPr>
          <w:szCs w:val="32"/>
        </w:rPr>
        <w:t xml:space="preserve">Worksheet </w:t>
      </w:r>
      <w:r w:rsidR="00265851" w:rsidRPr="00C23E7D">
        <w:rPr>
          <w:szCs w:val="32"/>
        </w:rPr>
        <w:t>2a</w:t>
      </w:r>
      <w:r w:rsidRPr="00C23E7D">
        <w:rPr>
          <w:szCs w:val="32"/>
        </w:rPr>
        <w:t xml:space="preserve">: Properties of </w:t>
      </w:r>
      <w:r w:rsidR="00265851" w:rsidRPr="00C23E7D">
        <w:rPr>
          <w:szCs w:val="32"/>
        </w:rPr>
        <w:t>c</w:t>
      </w:r>
      <w:r w:rsidRPr="00C23E7D">
        <w:rPr>
          <w:szCs w:val="32"/>
        </w:rPr>
        <w:t>oncrete</w:t>
      </w:r>
    </w:p>
    <w:p w14:paraId="59B54CD7" w14:textId="551C2AAB" w:rsidR="003344AD" w:rsidRPr="00C23E7D" w:rsidRDefault="003344AD" w:rsidP="0079606F">
      <w:pPr>
        <w:rPr>
          <w:rFonts w:cs="Arial"/>
          <w:szCs w:val="22"/>
        </w:rPr>
      </w:pPr>
      <w:r w:rsidRPr="00C23E7D">
        <w:rPr>
          <w:rFonts w:cs="Arial"/>
        </w:rPr>
        <w:t xml:space="preserve">Concrete is a material widely used in construction. </w:t>
      </w:r>
      <w:r w:rsidR="00673861" w:rsidRPr="00C23E7D">
        <w:rPr>
          <w:rFonts w:cs="Arial"/>
          <w:szCs w:val="22"/>
        </w:rPr>
        <w:t>P</w:t>
      </w:r>
      <w:r w:rsidRPr="00C23E7D">
        <w:rPr>
          <w:rFonts w:cs="Arial"/>
          <w:szCs w:val="22"/>
        </w:rPr>
        <w:t xml:space="preserve">rovide an analysis of the </w:t>
      </w:r>
      <w:r w:rsidR="00673861" w:rsidRPr="00C23E7D">
        <w:rPr>
          <w:rFonts w:cs="Arial"/>
          <w:szCs w:val="22"/>
        </w:rPr>
        <w:t>its</w:t>
      </w:r>
      <w:r w:rsidRPr="00C23E7D">
        <w:rPr>
          <w:rFonts w:cs="Arial"/>
          <w:szCs w:val="22"/>
        </w:rPr>
        <w:t xml:space="preserve"> properties by completing the </w:t>
      </w:r>
      <w:r w:rsidR="00673861" w:rsidRPr="00C23E7D">
        <w:rPr>
          <w:rFonts w:cs="Arial"/>
          <w:szCs w:val="22"/>
        </w:rPr>
        <w:t>table</w:t>
      </w:r>
      <w:r w:rsidRPr="00C23E7D">
        <w:rPr>
          <w:rFonts w:cs="Arial"/>
          <w:szCs w:val="22"/>
        </w:rPr>
        <w:t xml:space="preserve"> below</w:t>
      </w:r>
      <w:r w:rsidRPr="00C23E7D">
        <w:rPr>
          <w:rFonts w:cs="Arial"/>
        </w:rPr>
        <w:t xml:space="preserve">. </w:t>
      </w:r>
      <w:r w:rsidR="00673861" w:rsidRPr="00C23E7D">
        <w:rPr>
          <w:rFonts w:cs="Arial"/>
          <w:szCs w:val="22"/>
        </w:rPr>
        <w:t>U</w:t>
      </w:r>
      <w:r w:rsidRPr="00C23E7D">
        <w:rPr>
          <w:rFonts w:cs="Arial"/>
          <w:szCs w:val="22"/>
        </w:rPr>
        <w:t xml:space="preserve">se the internet or other sources to help you </w:t>
      </w:r>
      <w:r w:rsidR="00673861" w:rsidRPr="00C23E7D">
        <w:rPr>
          <w:rFonts w:cs="Arial"/>
          <w:szCs w:val="22"/>
        </w:rPr>
        <w:t xml:space="preserve">in your </w:t>
      </w:r>
      <w:r w:rsidRPr="00C23E7D">
        <w:rPr>
          <w:rFonts w:cs="Arial"/>
          <w:szCs w:val="22"/>
        </w:rPr>
        <w:t xml:space="preserve">research. </w:t>
      </w:r>
    </w:p>
    <w:p w14:paraId="1B51BF7B" w14:textId="77777777" w:rsidR="003344AD" w:rsidRPr="00C23E7D" w:rsidRDefault="003344AD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3344AD" w:rsidRPr="00C23E7D" w14:paraId="0A6024DA" w14:textId="77777777" w:rsidTr="00F85BE3">
        <w:tc>
          <w:tcPr>
            <w:tcW w:w="3539" w:type="dxa"/>
          </w:tcPr>
          <w:p w14:paraId="6BD34905" w14:textId="75AABA8B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</w:rPr>
              <w:t>Composition</w:t>
            </w:r>
          </w:p>
          <w:p w14:paraId="23A53057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133C4643" w14:textId="4DDFEE7A" w:rsidR="003344AD" w:rsidRPr="00C23E7D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2479B332" w14:textId="77777777" w:rsidTr="00F85BE3">
        <w:tc>
          <w:tcPr>
            <w:tcW w:w="3539" w:type="dxa"/>
          </w:tcPr>
          <w:p w14:paraId="25726EA0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szCs w:val="22"/>
              </w:rPr>
              <w:t>Uses in construction</w:t>
            </w:r>
          </w:p>
          <w:p w14:paraId="320AC924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  <w:p w14:paraId="62D33BD3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5CAAEE02" w14:textId="22CCA892" w:rsidR="003344AD" w:rsidRPr="00C23E7D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19FC6976" w14:textId="77777777" w:rsidTr="00F85BE3">
        <w:tc>
          <w:tcPr>
            <w:tcW w:w="3539" w:type="dxa"/>
          </w:tcPr>
          <w:p w14:paraId="6BDC514A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szCs w:val="22"/>
              </w:rPr>
              <w:t>Durability</w:t>
            </w:r>
          </w:p>
        </w:tc>
        <w:tc>
          <w:tcPr>
            <w:tcW w:w="5477" w:type="dxa"/>
          </w:tcPr>
          <w:p w14:paraId="4A682FBE" w14:textId="77777777" w:rsidR="003344AD" w:rsidRPr="00C23E7D" w:rsidRDefault="003344AD" w:rsidP="00684B8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63F4721C" w14:textId="77777777" w:rsidTr="00F85BE3">
        <w:tc>
          <w:tcPr>
            <w:tcW w:w="3539" w:type="dxa"/>
          </w:tcPr>
          <w:p w14:paraId="03669AC1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szCs w:val="22"/>
              </w:rPr>
              <w:t>Compressive strength</w:t>
            </w:r>
          </w:p>
          <w:p w14:paraId="124B8B26" w14:textId="6C1B92F8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color w:val="202122"/>
                <w:szCs w:val="22"/>
                <w:shd w:val="clear" w:color="auto" w:fill="FFFFFF"/>
              </w:rPr>
              <w:t>(</w:t>
            </w:r>
            <w:r w:rsidR="00673861" w:rsidRPr="00C23E7D">
              <w:rPr>
                <w:rFonts w:cs="Arial"/>
                <w:color w:val="202122"/>
                <w:szCs w:val="22"/>
                <w:shd w:val="clear" w:color="auto" w:fill="FFFFFF"/>
              </w:rPr>
              <w:t>t</w:t>
            </w:r>
            <w:r w:rsidRPr="00C23E7D">
              <w:rPr>
                <w:rFonts w:cs="Arial"/>
                <w:color w:val="202122"/>
                <w:szCs w:val="22"/>
                <w:shd w:val="clear" w:color="auto" w:fill="FFFFFF"/>
              </w:rPr>
              <w:t xml:space="preserve">he extent to which it cracks under weight)  </w:t>
            </w:r>
          </w:p>
        </w:tc>
        <w:tc>
          <w:tcPr>
            <w:tcW w:w="5477" w:type="dxa"/>
          </w:tcPr>
          <w:p w14:paraId="04A7C4D7" w14:textId="77777777" w:rsidR="003344AD" w:rsidRPr="00C23E7D" w:rsidRDefault="003344AD">
            <w:pPr>
              <w:rPr>
                <w:rFonts w:cs="Arial"/>
                <w:color w:val="FF0000"/>
                <w:szCs w:val="22"/>
              </w:rPr>
            </w:pPr>
          </w:p>
          <w:p w14:paraId="33371A30" w14:textId="77777777" w:rsidR="003344AD" w:rsidRPr="00C23E7D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17119D84" w14:textId="77777777" w:rsidTr="00F85BE3">
        <w:tc>
          <w:tcPr>
            <w:tcW w:w="3539" w:type="dxa"/>
          </w:tcPr>
          <w:p w14:paraId="33CA91BC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szCs w:val="22"/>
              </w:rPr>
              <w:t>Tensile strength</w:t>
            </w:r>
          </w:p>
          <w:p w14:paraId="7D45B2E8" w14:textId="0313A7E9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color w:val="202122"/>
                <w:szCs w:val="22"/>
                <w:shd w:val="clear" w:color="auto" w:fill="FFFFFF"/>
              </w:rPr>
              <w:t>(</w:t>
            </w:r>
            <w:r w:rsidR="00673861" w:rsidRPr="00C23E7D">
              <w:rPr>
                <w:rFonts w:cs="Arial"/>
                <w:color w:val="202122"/>
                <w:szCs w:val="22"/>
                <w:shd w:val="clear" w:color="auto" w:fill="FFFFFF"/>
              </w:rPr>
              <w:t>t</w:t>
            </w:r>
            <w:r w:rsidRPr="00C23E7D">
              <w:rPr>
                <w:rFonts w:cs="Arial"/>
                <w:color w:val="202122"/>
                <w:szCs w:val="22"/>
                <w:shd w:val="clear" w:color="auto" w:fill="FFFFFF"/>
              </w:rPr>
              <w:t xml:space="preserve">he extent to which it cracks </w:t>
            </w:r>
            <w:r w:rsidR="00673861" w:rsidRPr="00C23E7D">
              <w:rPr>
                <w:rFonts w:cs="Arial"/>
                <w:color w:val="202122"/>
                <w:szCs w:val="22"/>
                <w:shd w:val="clear" w:color="auto" w:fill="FFFFFF"/>
              </w:rPr>
              <w:t>under tension</w:t>
            </w:r>
            <w:r w:rsidRPr="00C23E7D">
              <w:rPr>
                <w:rFonts w:cs="Arial"/>
                <w:color w:val="202122"/>
                <w:szCs w:val="22"/>
                <w:shd w:val="clear" w:color="auto" w:fill="FFFFFF"/>
              </w:rPr>
              <w:t>)</w:t>
            </w:r>
          </w:p>
        </w:tc>
        <w:tc>
          <w:tcPr>
            <w:tcW w:w="5477" w:type="dxa"/>
          </w:tcPr>
          <w:p w14:paraId="439A71EE" w14:textId="77777777" w:rsidR="003344AD" w:rsidRPr="00C23E7D" w:rsidRDefault="003344AD" w:rsidP="00684B8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07C69F31" w14:textId="77777777" w:rsidTr="00F85BE3">
        <w:tc>
          <w:tcPr>
            <w:tcW w:w="3539" w:type="dxa"/>
          </w:tcPr>
          <w:p w14:paraId="19D49391" w14:textId="77777777" w:rsidR="003344AD" w:rsidRPr="00C23E7D" w:rsidRDefault="003344AD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szCs w:val="22"/>
              </w:rPr>
              <w:t>Conductivity</w:t>
            </w:r>
          </w:p>
        </w:tc>
        <w:tc>
          <w:tcPr>
            <w:tcW w:w="5477" w:type="dxa"/>
          </w:tcPr>
          <w:p w14:paraId="47AB0AB5" w14:textId="77777777" w:rsidR="003344AD" w:rsidRPr="00C23E7D" w:rsidRDefault="003344AD" w:rsidP="00684B8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56FA2C3B" w14:textId="77777777" w:rsidTr="00F85BE3">
        <w:tc>
          <w:tcPr>
            <w:tcW w:w="3539" w:type="dxa"/>
          </w:tcPr>
          <w:p w14:paraId="69D5E1AE" w14:textId="77777777" w:rsidR="003344AD" w:rsidRPr="00C23E7D" w:rsidRDefault="003344AD">
            <w:pPr>
              <w:rPr>
                <w:rFonts w:cs="Arial"/>
                <w:b/>
                <w:bCs/>
              </w:rPr>
            </w:pPr>
            <w:r w:rsidRPr="00C23E7D">
              <w:rPr>
                <w:rFonts w:cs="Arial"/>
                <w:b/>
                <w:bCs/>
              </w:rPr>
              <w:t>Thermal expansion</w:t>
            </w:r>
          </w:p>
          <w:p w14:paraId="4D3FC9F8" w14:textId="77777777" w:rsidR="003344AD" w:rsidRPr="00C23E7D" w:rsidRDefault="003344AD">
            <w:pPr>
              <w:rPr>
                <w:rFonts w:cs="Arial"/>
                <w:b/>
                <w:bCs/>
              </w:rPr>
            </w:pPr>
          </w:p>
          <w:p w14:paraId="23340F4E" w14:textId="77777777" w:rsidR="003344AD" w:rsidRPr="00C23E7D" w:rsidRDefault="003344AD">
            <w:pPr>
              <w:rPr>
                <w:rFonts w:cs="Arial"/>
                <w:b/>
                <w:bCs/>
              </w:rPr>
            </w:pPr>
          </w:p>
        </w:tc>
        <w:tc>
          <w:tcPr>
            <w:tcW w:w="5477" w:type="dxa"/>
          </w:tcPr>
          <w:p w14:paraId="1F3BDF81" w14:textId="206BB23F" w:rsidR="003344AD" w:rsidRPr="00C23E7D" w:rsidRDefault="003344AD">
            <w:pPr>
              <w:rPr>
                <w:rFonts w:cs="Arial"/>
                <w:color w:val="FF0000"/>
                <w:szCs w:val="22"/>
                <w:shd w:val="clear" w:color="auto" w:fill="FFFFFF"/>
              </w:rPr>
            </w:pPr>
          </w:p>
        </w:tc>
      </w:tr>
      <w:tr w:rsidR="003344AD" w:rsidRPr="00C23E7D" w14:paraId="76ADF46B" w14:textId="77777777" w:rsidTr="00F85BE3">
        <w:tc>
          <w:tcPr>
            <w:tcW w:w="3539" w:type="dxa"/>
          </w:tcPr>
          <w:p w14:paraId="567FC181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color w:val="0D0D0D"/>
                <w:szCs w:val="22"/>
              </w:rPr>
              <w:t xml:space="preserve">Effects of environmental conditions </w:t>
            </w:r>
          </w:p>
        </w:tc>
        <w:tc>
          <w:tcPr>
            <w:tcW w:w="5477" w:type="dxa"/>
          </w:tcPr>
          <w:p w14:paraId="5938E4CA" w14:textId="77777777" w:rsidR="003344AD" w:rsidRPr="00C23E7D" w:rsidRDefault="003344AD" w:rsidP="00684B8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51BECBAF" w14:textId="77777777" w:rsidTr="00F85BE3">
        <w:tc>
          <w:tcPr>
            <w:tcW w:w="3539" w:type="dxa"/>
          </w:tcPr>
          <w:p w14:paraId="0A86A150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color w:val="0D0D0D"/>
                <w:szCs w:val="22"/>
              </w:rPr>
              <w:t>Degradation or failure</w:t>
            </w:r>
          </w:p>
        </w:tc>
        <w:tc>
          <w:tcPr>
            <w:tcW w:w="5477" w:type="dxa"/>
          </w:tcPr>
          <w:p w14:paraId="236E18EC" w14:textId="5EA1E01E" w:rsidR="003344AD" w:rsidRPr="00C23E7D" w:rsidRDefault="003344AD" w:rsidP="00F85BE3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1F98CA06" w14:textId="77777777" w:rsidR="003344AD" w:rsidRPr="00C23E7D" w:rsidRDefault="003344AD">
      <w:pPr>
        <w:rPr>
          <w:rFonts w:cs="Arial"/>
          <w:szCs w:val="22"/>
        </w:rPr>
      </w:pPr>
    </w:p>
    <w:p w14:paraId="2151E670" w14:textId="77777777" w:rsidR="00474F67" w:rsidRPr="00C23E7D" w:rsidRDefault="00474F67" w:rsidP="00474F67">
      <w:pPr>
        <w:rPr>
          <w:rFonts w:cs="Arial"/>
          <w:szCs w:val="22"/>
        </w:rPr>
      </w:pPr>
    </w:p>
    <w:p w14:paraId="5E020F8E" w14:textId="77777777" w:rsidR="006E1028" w:rsidRPr="00C23E7D" w:rsidRDefault="006E1028" w:rsidP="006E1028">
      <w:pPr>
        <w:pStyle w:val="Answer"/>
      </w:pPr>
    </w:p>
    <w:sectPr w:rsidR="006E1028" w:rsidRPr="00C23E7D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C92F2" w14:textId="77777777" w:rsidR="007B3E34" w:rsidRDefault="007B3E34">
      <w:pPr>
        <w:spacing w:before="0" w:after="0"/>
      </w:pPr>
      <w:r>
        <w:separator/>
      </w:r>
    </w:p>
  </w:endnote>
  <w:endnote w:type="continuationSeparator" w:id="0">
    <w:p w14:paraId="50986FB7" w14:textId="77777777" w:rsidR="007B3E34" w:rsidRDefault="007B3E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05A7" w14:textId="77777777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5258BC" wp14:editId="1523212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203ACE9" w14:textId="77777777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20D1FBE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5258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Bgp8DF3QAAAAYBAAAPAAAAAAAAAAAAAAAAAKcEAABkcnMvZG93bnJldi54bWxQSwUGAAAAAAQA&#10;BADzAAAAsQUAAAAA&#10;" fillcolor="window" strokecolor="window" strokeweight=".5pt">
              <v:textbox>
                <w:txbxContent>
                  <w:p w14:paraId="1203ACE9" w14:textId="77777777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20D1FBE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FBABA23" wp14:editId="3983D80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A7552" w14:textId="77777777" w:rsidR="007B3E34" w:rsidRDefault="007B3E34">
      <w:pPr>
        <w:spacing w:before="0" w:after="0"/>
      </w:pPr>
      <w:r>
        <w:separator/>
      </w:r>
    </w:p>
  </w:footnote>
  <w:footnote w:type="continuationSeparator" w:id="0">
    <w:p w14:paraId="5B72DE28" w14:textId="77777777" w:rsidR="007B3E34" w:rsidRDefault="007B3E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8438" w14:textId="77777777" w:rsidR="004A7385" w:rsidRPr="00043213" w:rsidRDefault="004A7385" w:rsidP="004A738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2848" behindDoc="0" locked="0" layoutInCell="1" allowOverlap="1" wp14:anchorId="1B30A968" wp14:editId="34DFCC14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E151E1A" w14:textId="77777777" w:rsidR="004A7385" w:rsidRPr="00F03E33" w:rsidRDefault="004A7385" w:rsidP="004A738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08A4F82E" wp14:editId="3BD1B92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0C0408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70805C81" w14:textId="33F4276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AD"/>
    <w:rsid w:val="00000910"/>
    <w:rsid w:val="000033BD"/>
    <w:rsid w:val="00043213"/>
    <w:rsid w:val="00082C62"/>
    <w:rsid w:val="00086442"/>
    <w:rsid w:val="000B231F"/>
    <w:rsid w:val="000E194B"/>
    <w:rsid w:val="00110217"/>
    <w:rsid w:val="00152AC3"/>
    <w:rsid w:val="00156AF3"/>
    <w:rsid w:val="0019491D"/>
    <w:rsid w:val="001B1C2E"/>
    <w:rsid w:val="001F74AD"/>
    <w:rsid w:val="00250A30"/>
    <w:rsid w:val="00265851"/>
    <w:rsid w:val="002D07A8"/>
    <w:rsid w:val="003344AD"/>
    <w:rsid w:val="0034017A"/>
    <w:rsid w:val="003405EA"/>
    <w:rsid w:val="00384D75"/>
    <w:rsid w:val="003F6A42"/>
    <w:rsid w:val="00404B31"/>
    <w:rsid w:val="00406AD7"/>
    <w:rsid w:val="00443B2E"/>
    <w:rsid w:val="00474F67"/>
    <w:rsid w:val="0048500D"/>
    <w:rsid w:val="004A7385"/>
    <w:rsid w:val="00524E1B"/>
    <w:rsid w:val="006135C0"/>
    <w:rsid w:val="006642FD"/>
    <w:rsid w:val="00673861"/>
    <w:rsid w:val="006807B0"/>
    <w:rsid w:val="00684B82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B3E34"/>
    <w:rsid w:val="007D2DEC"/>
    <w:rsid w:val="008C1F1C"/>
    <w:rsid w:val="009975A0"/>
    <w:rsid w:val="009C5C6E"/>
    <w:rsid w:val="009F580B"/>
    <w:rsid w:val="00A2454C"/>
    <w:rsid w:val="00A431C2"/>
    <w:rsid w:val="00AE245C"/>
    <w:rsid w:val="00B054EC"/>
    <w:rsid w:val="00B20189"/>
    <w:rsid w:val="00BE2C21"/>
    <w:rsid w:val="00C01D20"/>
    <w:rsid w:val="00C202BF"/>
    <w:rsid w:val="00C23E7D"/>
    <w:rsid w:val="00C858D7"/>
    <w:rsid w:val="00CF2659"/>
    <w:rsid w:val="00D073BC"/>
    <w:rsid w:val="00D56B82"/>
    <w:rsid w:val="00DA2485"/>
    <w:rsid w:val="00DE29A8"/>
    <w:rsid w:val="00E34B29"/>
    <w:rsid w:val="00EE79E6"/>
    <w:rsid w:val="00F03E33"/>
    <w:rsid w:val="00F07F1D"/>
    <w:rsid w:val="00F15749"/>
    <w:rsid w:val="00F25FF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833AE"/>
  <w15:docId w15:val="{DE1E0FD1-2318-4F76-9085-2746B3A6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344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344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DF632E-362F-4E6C-A272-D34AE0738083}"/>
</file>

<file path=customXml/itemProps2.xml><?xml version="1.0" encoding="utf-8"?>
<ds:datastoreItem xmlns:ds="http://schemas.openxmlformats.org/officeDocument/2006/customXml" ds:itemID="{878CD322-C7E9-4A26-B713-9F0795F3D437}"/>
</file>

<file path=customXml/itemProps3.xml><?xml version="1.0" encoding="utf-8"?>
<ds:datastoreItem xmlns:ds="http://schemas.openxmlformats.org/officeDocument/2006/customXml" ds:itemID="{4F9C3FCE-0249-4E79-88AB-D9A3668C219D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Hannah Cooper</cp:lastModifiedBy>
  <cp:revision>10</cp:revision>
  <cp:lastPrinted>2013-05-15T12:05:00Z</cp:lastPrinted>
  <dcterms:created xsi:type="dcterms:W3CDTF">2021-07-07T16:18:00Z</dcterms:created>
  <dcterms:modified xsi:type="dcterms:W3CDTF">2021-08-20T17:29:00Z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