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D34A5" w14:textId="1FDBED57" w:rsidR="003344AD" w:rsidRPr="00780656" w:rsidRDefault="003344AD" w:rsidP="003344AD">
      <w:pPr>
        <w:rPr>
          <w:rFonts w:cs="Arial"/>
          <w:b/>
          <w:bCs/>
          <w:sz w:val="32"/>
          <w:szCs w:val="32"/>
        </w:rPr>
      </w:pPr>
      <w:r w:rsidRPr="00780656">
        <w:rPr>
          <w:rFonts w:cs="Arial"/>
          <w:b/>
          <w:bCs/>
          <w:sz w:val="32"/>
          <w:szCs w:val="32"/>
        </w:rPr>
        <w:t xml:space="preserve">2. </w:t>
      </w:r>
      <w:r w:rsidR="00176971" w:rsidRPr="00780656">
        <w:rPr>
          <w:rFonts w:cs="Arial"/>
          <w:b/>
          <w:bCs/>
          <w:sz w:val="32"/>
          <w:szCs w:val="32"/>
        </w:rPr>
        <w:t>Construction science principles</w:t>
      </w:r>
    </w:p>
    <w:p w14:paraId="5D5B2823" w14:textId="77777777" w:rsidR="00AA757E" w:rsidRPr="00780656" w:rsidRDefault="00AA757E" w:rsidP="003344AD">
      <w:pPr>
        <w:rPr>
          <w:rFonts w:cs="Arial"/>
          <w:b/>
          <w:bCs/>
          <w:sz w:val="32"/>
          <w:szCs w:val="32"/>
        </w:rPr>
      </w:pPr>
    </w:p>
    <w:p w14:paraId="1CB0C500" w14:textId="19F1F485" w:rsidR="003344AD" w:rsidRPr="00780656" w:rsidRDefault="003344AD" w:rsidP="003344AD">
      <w:pPr>
        <w:pStyle w:val="Heading1"/>
        <w:rPr>
          <w:szCs w:val="32"/>
        </w:rPr>
      </w:pPr>
      <w:r w:rsidRPr="00780656">
        <w:rPr>
          <w:szCs w:val="32"/>
        </w:rPr>
        <w:t xml:space="preserve">Worksheet </w:t>
      </w:r>
      <w:r w:rsidR="00AA757E" w:rsidRPr="00780656">
        <w:rPr>
          <w:szCs w:val="32"/>
        </w:rPr>
        <w:t>2a</w:t>
      </w:r>
      <w:r w:rsidRPr="00780656">
        <w:rPr>
          <w:szCs w:val="32"/>
        </w:rPr>
        <w:t xml:space="preserve">: Properties of </w:t>
      </w:r>
      <w:r w:rsidR="00AA757E" w:rsidRPr="00780656">
        <w:rPr>
          <w:szCs w:val="32"/>
        </w:rPr>
        <w:t>c</w:t>
      </w:r>
      <w:r w:rsidRPr="00780656">
        <w:rPr>
          <w:szCs w:val="32"/>
        </w:rPr>
        <w:t>oncrete</w:t>
      </w:r>
    </w:p>
    <w:p w14:paraId="7C9EF634" w14:textId="77777777" w:rsidR="00980F94" w:rsidRPr="00780656" w:rsidRDefault="00980F94" w:rsidP="00980F94">
      <w:pPr>
        <w:rPr>
          <w:rFonts w:cs="Arial"/>
          <w:szCs w:val="22"/>
        </w:rPr>
      </w:pPr>
      <w:r w:rsidRPr="00780656">
        <w:rPr>
          <w:rFonts w:cs="Arial"/>
        </w:rPr>
        <w:t xml:space="preserve">Concrete is a material widely used in construction. </w:t>
      </w:r>
      <w:r w:rsidRPr="00780656">
        <w:rPr>
          <w:rFonts w:cs="Arial"/>
          <w:szCs w:val="22"/>
        </w:rPr>
        <w:t>Provide an analysis of the its properties by completing the table below</w:t>
      </w:r>
      <w:r w:rsidRPr="00780656">
        <w:rPr>
          <w:rFonts w:cs="Arial"/>
        </w:rPr>
        <w:t xml:space="preserve">. </w:t>
      </w:r>
      <w:r w:rsidRPr="00780656">
        <w:rPr>
          <w:rFonts w:cs="Arial"/>
          <w:szCs w:val="22"/>
        </w:rPr>
        <w:t xml:space="preserve">Use the internet or other sources to help you in your research. </w:t>
      </w:r>
    </w:p>
    <w:p w14:paraId="1B51BF7B" w14:textId="77777777" w:rsidR="003344AD" w:rsidRPr="00780656" w:rsidRDefault="003344AD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5477"/>
      </w:tblGrid>
      <w:tr w:rsidR="003344AD" w:rsidRPr="00780656" w14:paraId="0A6024DA" w14:textId="77777777" w:rsidTr="00F85BE3">
        <w:tc>
          <w:tcPr>
            <w:tcW w:w="3539" w:type="dxa"/>
          </w:tcPr>
          <w:p w14:paraId="6BD34905" w14:textId="75AABA8B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780656">
              <w:rPr>
                <w:rFonts w:cs="Arial"/>
                <w:b/>
                <w:bCs/>
              </w:rPr>
              <w:t>Composition</w:t>
            </w:r>
          </w:p>
          <w:p w14:paraId="23A53057" w14:textId="77777777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5477" w:type="dxa"/>
          </w:tcPr>
          <w:p w14:paraId="133C4643" w14:textId="3CA7B02C" w:rsidR="003344AD" w:rsidRPr="00780656" w:rsidRDefault="003344AD">
            <w:pPr>
              <w:rPr>
                <w:rFonts w:cs="Arial"/>
                <w:color w:val="FF0000"/>
                <w:szCs w:val="22"/>
              </w:rPr>
            </w:pP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>Concrete is made up of sand (which is a fine aggregate),ballast (which is a coarse aggregate), cement (</w:t>
            </w:r>
            <w:r w:rsidR="00980F94"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which 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>can be referred to as a binder) and water (which is an additive).</w:t>
            </w:r>
          </w:p>
        </w:tc>
      </w:tr>
      <w:tr w:rsidR="003344AD" w:rsidRPr="00780656" w14:paraId="2479B332" w14:textId="77777777" w:rsidTr="00F85BE3">
        <w:tc>
          <w:tcPr>
            <w:tcW w:w="3539" w:type="dxa"/>
          </w:tcPr>
          <w:p w14:paraId="25726EA0" w14:textId="77777777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780656">
              <w:rPr>
                <w:rFonts w:cs="Arial"/>
                <w:b/>
                <w:bCs/>
                <w:szCs w:val="22"/>
              </w:rPr>
              <w:t>Uses in construction</w:t>
            </w:r>
          </w:p>
          <w:p w14:paraId="320AC924" w14:textId="77777777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</w:p>
          <w:p w14:paraId="62D33BD3" w14:textId="77777777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5477" w:type="dxa"/>
          </w:tcPr>
          <w:p w14:paraId="5CAAEE02" w14:textId="6AB0E812" w:rsidR="003344AD" w:rsidRPr="00780656" w:rsidRDefault="003344AD">
            <w:pPr>
              <w:rPr>
                <w:rFonts w:cs="Arial"/>
                <w:color w:val="FF0000"/>
                <w:szCs w:val="22"/>
              </w:rPr>
            </w:pPr>
            <w:r w:rsidRPr="00780656">
              <w:rPr>
                <w:rFonts w:cs="Arial"/>
                <w:color w:val="FF0000"/>
                <w:szCs w:val="22"/>
              </w:rPr>
              <w:t>Many uses</w:t>
            </w:r>
            <w:r w:rsidR="00980F94" w:rsidRPr="00780656">
              <w:rPr>
                <w:rFonts w:cs="Arial"/>
                <w:color w:val="FF0000"/>
                <w:szCs w:val="22"/>
              </w:rPr>
              <w:t>:</w:t>
            </w:r>
            <w:r w:rsidRPr="00780656">
              <w:rPr>
                <w:rFonts w:cs="Arial"/>
                <w:color w:val="FF0000"/>
                <w:szCs w:val="22"/>
              </w:rPr>
              <w:t xml:space="preserve"> pre</w:t>
            </w:r>
            <w:r w:rsidRPr="00780656">
              <w:rPr>
                <w:rFonts w:cs="Arial"/>
                <w:color w:val="FF0000"/>
              </w:rPr>
              <w:t>-</w:t>
            </w:r>
            <w:r w:rsidRPr="00780656">
              <w:rPr>
                <w:rFonts w:cs="Arial"/>
                <w:color w:val="FF0000"/>
                <w:szCs w:val="22"/>
              </w:rPr>
              <w:t>cast concrete, concrete masonry units, bridge and road infrastructure, housing, floor screed, etc</w:t>
            </w:r>
            <w:r w:rsidR="00980F94" w:rsidRPr="00780656">
              <w:rPr>
                <w:rFonts w:cs="Arial"/>
                <w:color w:val="FF0000"/>
                <w:szCs w:val="22"/>
              </w:rPr>
              <w:t>.</w:t>
            </w:r>
          </w:p>
        </w:tc>
      </w:tr>
      <w:tr w:rsidR="003344AD" w:rsidRPr="00780656" w14:paraId="19FC6976" w14:textId="77777777" w:rsidTr="00F85BE3">
        <w:tc>
          <w:tcPr>
            <w:tcW w:w="3539" w:type="dxa"/>
          </w:tcPr>
          <w:p w14:paraId="6BDC514A" w14:textId="77777777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780656">
              <w:rPr>
                <w:rFonts w:cs="Arial"/>
                <w:b/>
                <w:bCs/>
                <w:szCs w:val="22"/>
              </w:rPr>
              <w:t>Durability</w:t>
            </w:r>
          </w:p>
        </w:tc>
        <w:tc>
          <w:tcPr>
            <w:tcW w:w="5477" w:type="dxa"/>
          </w:tcPr>
          <w:p w14:paraId="7E2772B3" w14:textId="656B9E1B" w:rsidR="003344AD" w:rsidRPr="00780656" w:rsidRDefault="003344AD">
            <w:pPr>
              <w:rPr>
                <w:rFonts w:cs="Arial"/>
                <w:color w:val="FF0000"/>
                <w:szCs w:val="22"/>
              </w:rPr>
            </w:pPr>
            <w:r w:rsidRPr="00780656">
              <w:rPr>
                <w:rFonts w:cs="Arial"/>
                <w:color w:val="FF0000"/>
                <w:szCs w:val="22"/>
              </w:rPr>
              <w:t>Highly durable material</w:t>
            </w:r>
            <w:r w:rsidRPr="00780656">
              <w:rPr>
                <w:rFonts w:cs="Arial"/>
                <w:color w:val="FF0000"/>
              </w:rPr>
              <w:t xml:space="preserve"> which can last for many years, particularly if not exposed to extreme environments.</w:t>
            </w:r>
          </w:p>
          <w:p w14:paraId="4A682FBE" w14:textId="77777777" w:rsidR="003344AD" w:rsidRPr="00780656" w:rsidRDefault="003344AD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780656" w14:paraId="63F4721C" w14:textId="77777777" w:rsidTr="00F85BE3">
        <w:tc>
          <w:tcPr>
            <w:tcW w:w="3539" w:type="dxa"/>
          </w:tcPr>
          <w:p w14:paraId="03669AC1" w14:textId="77777777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780656">
              <w:rPr>
                <w:rFonts w:cs="Arial"/>
                <w:b/>
                <w:bCs/>
                <w:szCs w:val="22"/>
              </w:rPr>
              <w:t>Compressive strength</w:t>
            </w:r>
          </w:p>
          <w:p w14:paraId="124B8B26" w14:textId="1FC3F041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5477" w:type="dxa"/>
          </w:tcPr>
          <w:p w14:paraId="7725EAA5" w14:textId="2FD1CFC2" w:rsidR="003344AD" w:rsidRPr="00780656" w:rsidRDefault="003344AD">
            <w:pPr>
              <w:rPr>
                <w:rFonts w:cs="Arial"/>
                <w:color w:val="FF0000"/>
                <w:szCs w:val="22"/>
              </w:rPr>
            </w:pP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Concrete has </w:t>
            </w:r>
            <w:r w:rsidR="00980F94"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a 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>relatively high compressive strength</w:t>
            </w:r>
            <w:r w:rsidRPr="00780656">
              <w:rPr>
                <w:rFonts w:cs="Arial"/>
                <w:color w:val="FF0000"/>
                <w:szCs w:val="22"/>
              </w:rPr>
              <w:t xml:space="preserve"> and does not crack easily under weight.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 The compressive strength is typically controlled </w:t>
            </w:r>
            <w:r w:rsidR="00980F94" w:rsidRPr="00780656">
              <w:rPr>
                <w:rFonts w:cs="Arial"/>
                <w:color w:val="FF0000"/>
                <w:szCs w:val="22"/>
                <w:shd w:val="clear" w:color="auto" w:fill="FFFFFF"/>
              </w:rPr>
              <w:t>by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 the ratio of water to cement when forming he concrete.</w:t>
            </w:r>
          </w:p>
          <w:p w14:paraId="04A7C4D7" w14:textId="77777777" w:rsidR="003344AD" w:rsidRPr="00780656" w:rsidRDefault="003344AD">
            <w:pPr>
              <w:rPr>
                <w:rFonts w:cs="Arial"/>
                <w:color w:val="FF0000"/>
                <w:szCs w:val="22"/>
              </w:rPr>
            </w:pPr>
          </w:p>
          <w:p w14:paraId="33371A30" w14:textId="77777777" w:rsidR="003344AD" w:rsidRPr="00780656" w:rsidRDefault="003344AD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780656" w14:paraId="17119D84" w14:textId="77777777" w:rsidTr="00F85BE3">
        <w:tc>
          <w:tcPr>
            <w:tcW w:w="3539" w:type="dxa"/>
          </w:tcPr>
          <w:p w14:paraId="33CA91BC" w14:textId="77777777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780656">
              <w:rPr>
                <w:rFonts w:cs="Arial"/>
                <w:b/>
                <w:bCs/>
                <w:szCs w:val="22"/>
              </w:rPr>
              <w:t>Tensile strength</w:t>
            </w:r>
          </w:p>
          <w:p w14:paraId="7D45B2E8" w14:textId="1F1C1A39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5477" w:type="dxa"/>
          </w:tcPr>
          <w:p w14:paraId="099566EE" w14:textId="10BEF772" w:rsidR="003344AD" w:rsidRPr="00780656" w:rsidRDefault="00980F94">
            <w:pPr>
              <w:rPr>
                <w:rFonts w:cs="Arial"/>
                <w:color w:val="FF0000"/>
                <w:szCs w:val="22"/>
              </w:rPr>
            </w:pP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>Concrete</w:t>
            </w:r>
            <w:r w:rsidR="003344AD"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 has a low tensile strength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, which can be </w:t>
            </w:r>
            <w:r w:rsidR="003344AD"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increased 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>using</w:t>
            </w:r>
            <w:r w:rsidR="003344AD"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 additives, typically steel, to create reinforced concrete.</w:t>
            </w:r>
          </w:p>
          <w:p w14:paraId="439A71EE" w14:textId="77777777" w:rsidR="003344AD" w:rsidRPr="00780656" w:rsidRDefault="003344AD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780656" w14:paraId="07C69F31" w14:textId="77777777" w:rsidTr="00F85BE3">
        <w:tc>
          <w:tcPr>
            <w:tcW w:w="3539" w:type="dxa"/>
          </w:tcPr>
          <w:p w14:paraId="19D49391" w14:textId="77777777" w:rsidR="003344AD" w:rsidRPr="00780656" w:rsidRDefault="003344AD">
            <w:pPr>
              <w:rPr>
                <w:rFonts w:cs="Arial"/>
                <w:b/>
                <w:bCs/>
                <w:szCs w:val="22"/>
              </w:rPr>
            </w:pPr>
            <w:r w:rsidRPr="00780656">
              <w:rPr>
                <w:rFonts w:cs="Arial"/>
                <w:b/>
                <w:bCs/>
                <w:szCs w:val="22"/>
              </w:rPr>
              <w:t>Conductivity</w:t>
            </w:r>
          </w:p>
        </w:tc>
        <w:tc>
          <w:tcPr>
            <w:tcW w:w="5477" w:type="dxa"/>
          </w:tcPr>
          <w:p w14:paraId="0B2DE783" w14:textId="77777777" w:rsidR="003344AD" w:rsidRPr="00780656" w:rsidRDefault="003344AD">
            <w:pPr>
              <w:rPr>
                <w:rFonts w:cs="Arial"/>
                <w:color w:val="FF0000"/>
                <w:szCs w:val="22"/>
                <w:shd w:val="clear" w:color="auto" w:fill="FFFFFF"/>
              </w:rPr>
            </w:pP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Concrete has a much lower thermal conductivity than metals, but significantly higher than other building materials such as </w:t>
            </w:r>
            <w:r w:rsidRPr="00780656">
              <w:rPr>
                <w:rFonts w:cs="Arial"/>
                <w:color w:val="FF0000"/>
                <w:shd w:val="clear" w:color="auto" w:fill="FFFFFF"/>
              </w:rPr>
              <w:t>timber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>. It is a poor insulator.</w:t>
            </w:r>
          </w:p>
          <w:p w14:paraId="47AB0AB5" w14:textId="77777777" w:rsidR="003344AD" w:rsidRPr="00780656" w:rsidRDefault="003344AD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780656" w14:paraId="56FA2C3B" w14:textId="77777777" w:rsidTr="00F85BE3">
        <w:tc>
          <w:tcPr>
            <w:tcW w:w="3539" w:type="dxa"/>
          </w:tcPr>
          <w:p w14:paraId="69D5E1AE" w14:textId="77777777" w:rsidR="003344AD" w:rsidRPr="00780656" w:rsidRDefault="003344AD">
            <w:pPr>
              <w:rPr>
                <w:rFonts w:cs="Arial"/>
                <w:b/>
                <w:bCs/>
              </w:rPr>
            </w:pPr>
            <w:r w:rsidRPr="00780656">
              <w:rPr>
                <w:rFonts w:cs="Arial"/>
                <w:b/>
                <w:bCs/>
              </w:rPr>
              <w:t>Thermal expansion</w:t>
            </w:r>
          </w:p>
          <w:p w14:paraId="4D3FC9F8" w14:textId="77777777" w:rsidR="003344AD" w:rsidRPr="00780656" w:rsidRDefault="003344AD">
            <w:pPr>
              <w:rPr>
                <w:rFonts w:cs="Arial"/>
                <w:b/>
                <w:bCs/>
              </w:rPr>
            </w:pPr>
          </w:p>
          <w:p w14:paraId="23340F4E" w14:textId="77777777" w:rsidR="003344AD" w:rsidRPr="00780656" w:rsidRDefault="003344AD">
            <w:pPr>
              <w:rPr>
                <w:rFonts w:cs="Arial"/>
                <w:b/>
                <w:bCs/>
              </w:rPr>
            </w:pPr>
          </w:p>
        </w:tc>
        <w:tc>
          <w:tcPr>
            <w:tcW w:w="5477" w:type="dxa"/>
          </w:tcPr>
          <w:p w14:paraId="1F3BDF81" w14:textId="2E472583" w:rsidR="003344AD" w:rsidRPr="00780656" w:rsidRDefault="003344AD">
            <w:pPr>
              <w:rPr>
                <w:rFonts w:cs="Arial"/>
                <w:color w:val="FF0000"/>
                <w:szCs w:val="22"/>
                <w:shd w:val="clear" w:color="auto" w:fill="FFFFFF"/>
              </w:rPr>
            </w:pPr>
            <w:r w:rsidRPr="00780656">
              <w:rPr>
                <w:rStyle w:val="Strong"/>
                <w:rFonts w:cs="Arial"/>
                <w:b w:val="0"/>
                <w:bCs w:val="0"/>
                <w:color w:val="FF0000"/>
                <w:szCs w:val="22"/>
                <w:shd w:val="clear" w:color="auto" w:fill="FFFFFF"/>
              </w:rPr>
              <w:t>Expands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 when hot or when moisture content changes. Expansion joints are required in concrete buildings, bridges and other structures. The joints will widen during cold weather </w:t>
            </w:r>
            <w:r w:rsidRPr="00780656">
              <w:rPr>
                <w:rFonts w:cs="Arial"/>
                <w:color w:val="FF0000"/>
                <w:shd w:val="clear" w:color="auto" w:fill="FFFFFF"/>
              </w:rPr>
              <w:t>because the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 concrete contracts. Joints get narrower during hot weather as the concrete expands.</w:t>
            </w:r>
          </w:p>
        </w:tc>
      </w:tr>
      <w:tr w:rsidR="003344AD" w:rsidRPr="00780656" w14:paraId="76ADF46B" w14:textId="77777777" w:rsidTr="00F85BE3">
        <w:tc>
          <w:tcPr>
            <w:tcW w:w="3539" w:type="dxa"/>
          </w:tcPr>
          <w:p w14:paraId="567FC181" w14:textId="77777777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780656">
              <w:rPr>
                <w:rFonts w:cs="Arial"/>
                <w:b/>
                <w:bCs/>
                <w:color w:val="0D0D0D"/>
                <w:szCs w:val="22"/>
              </w:rPr>
              <w:t xml:space="preserve">Effects of environmental conditions </w:t>
            </w:r>
          </w:p>
        </w:tc>
        <w:tc>
          <w:tcPr>
            <w:tcW w:w="5477" w:type="dxa"/>
          </w:tcPr>
          <w:p w14:paraId="767DF550" w14:textId="67D3F9AB" w:rsidR="003344AD" w:rsidRPr="00780656" w:rsidRDefault="003344AD" w:rsidP="00F85BE3">
            <w:pPr>
              <w:rPr>
                <w:rFonts w:cs="Arial"/>
                <w:color w:val="FF0000"/>
                <w:szCs w:val="22"/>
              </w:rPr>
            </w:pP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Can be damaged by fire, aggregate expansion, seawater effects, bacterial corrosion and other physical and chemical </w:t>
            </w:r>
            <w:r w:rsidR="00980F94" w:rsidRPr="00780656">
              <w:rPr>
                <w:rFonts w:cs="Arial"/>
                <w:color w:val="FF0000"/>
                <w:szCs w:val="22"/>
                <w:shd w:val="clear" w:color="auto" w:fill="FFFFFF"/>
              </w:rPr>
              <w:t>action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>.</w:t>
            </w:r>
          </w:p>
          <w:p w14:paraId="5938E4CA" w14:textId="77777777" w:rsidR="003344AD" w:rsidRPr="00780656" w:rsidRDefault="003344AD" w:rsidP="00F85BE3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780656" w14:paraId="51BECBAF" w14:textId="77777777" w:rsidTr="00F85BE3">
        <w:tc>
          <w:tcPr>
            <w:tcW w:w="3539" w:type="dxa"/>
          </w:tcPr>
          <w:p w14:paraId="0A86A150" w14:textId="77777777" w:rsidR="003344AD" w:rsidRPr="00780656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780656">
              <w:rPr>
                <w:rFonts w:cs="Arial"/>
                <w:b/>
                <w:bCs/>
                <w:color w:val="0D0D0D"/>
                <w:szCs w:val="22"/>
              </w:rPr>
              <w:lastRenderedPageBreak/>
              <w:t>Degradation or failure</w:t>
            </w:r>
          </w:p>
        </w:tc>
        <w:tc>
          <w:tcPr>
            <w:tcW w:w="5477" w:type="dxa"/>
          </w:tcPr>
          <w:p w14:paraId="236E18EC" w14:textId="30CF7A79" w:rsidR="003344AD" w:rsidRPr="00780656" w:rsidRDefault="003344AD" w:rsidP="00980F94">
            <w:pPr>
              <w:rPr>
                <w:rFonts w:cs="Arial"/>
                <w:color w:val="FF0000"/>
                <w:szCs w:val="22"/>
              </w:rPr>
            </w:pP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Concrete can deteriorate for a variety of reasons, and damage is often the result of long-term exposure to </w:t>
            </w:r>
            <w:r w:rsidRPr="00780656">
              <w:rPr>
                <w:rFonts w:cs="Arial"/>
                <w:color w:val="FF0000"/>
                <w:shd w:val="clear" w:color="auto" w:fill="FFFFFF"/>
              </w:rPr>
              <w:t xml:space="preserve">harsh 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environmental conditions. </w:t>
            </w:r>
            <w:r w:rsidR="00980F94" w:rsidRPr="00780656">
              <w:rPr>
                <w:rFonts w:cs="Arial"/>
                <w:color w:val="FF0000"/>
                <w:szCs w:val="22"/>
                <w:shd w:val="clear" w:color="auto" w:fill="FFFFFF"/>
              </w:rPr>
              <w:t>C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oncrete that is subjected to long-duration forces may be prone to </w:t>
            </w:r>
            <w:r w:rsidR="00980F94" w:rsidRPr="00780656">
              <w:rPr>
                <w:rFonts w:cs="Arial"/>
                <w:color w:val="FF0000"/>
                <w:szCs w:val="22"/>
                <w:shd w:val="clear" w:color="auto" w:fill="FFFFFF"/>
              </w:rPr>
              <w:t>‘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>creep</w:t>
            </w:r>
            <w:r w:rsidR="00980F94" w:rsidRPr="00780656">
              <w:rPr>
                <w:rFonts w:cs="Arial"/>
                <w:color w:val="FF0000"/>
                <w:szCs w:val="22"/>
                <w:shd w:val="clear" w:color="auto" w:fill="FFFFFF"/>
              </w:rPr>
              <w:t>’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, where the concrete moves or is permanently deformed to relieve stresses </w:t>
            </w:r>
            <w:r w:rsidR="00980F94" w:rsidRPr="00780656">
              <w:rPr>
                <w:rFonts w:cs="Arial"/>
                <w:color w:val="FF0000"/>
                <w:szCs w:val="22"/>
                <w:shd w:val="clear" w:color="auto" w:fill="FFFFFF"/>
              </w:rPr>
              <w:t>in</w:t>
            </w:r>
            <w:r w:rsidRPr="00780656">
              <w:rPr>
                <w:rFonts w:cs="Arial"/>
                <w:color w:val="FF0000"/>
                <w:szCs w:val="22"/>
                <w:shd w:val="clear" w:color="auto" w:fill="FFFFFF"/>
              </w:rPr>
              <w:t xml:space="preserve"> the material.</w:t>
            </w:r>
          </w:p>
        </w:tc>
      </w:tr>
    </w:tbl>
    <w:p w14:paraId="1F98CA06" w14:textId="77777777" w:rsidR="003344AD" w:rsidRPr="00780656" w:rsidRDefault="003344AD">
      <w:pPr>
        <w:rPr>
          <w:rFonts w:cs="Arial"/>
          <w:szCs w:val="22"/>
        </w:rPr>
      </w:pPr>
    </w:p>
    <w:p w14:paraId="2151E670" w14:textId="77777777" w:rsidR="00474F67" w:rsidRPr="00780656" w:rsidRDefault="00474F67" w:rsidP="00474F67">
      <w:pPr>
        <w:rPr>
          <w:rFonts w:cs="Arial"/>
          <w:szCs w:val="22"/>
        </w:rPr>
      </w:pPr>
    </w:p>
    <w:p w14:paraId="5E020F8E" w14:textId="77777777" w:rsidR="006E1028" w:rsidRPr="00780656" w:rsidRDefault="006E1028" w:rsidP="006E1028">
      <w:pPr>
        <w:pStyle w:val="Answer"/>
      </w:pPr>
    </w:p>
    <w:sectPr w:rsidR="006E1028" w:rsidRPr="00780656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2E5AF" w14:textId="77777777" w:rsidR="00E01E46" w:rsidRDefault="00E01E46">
      <w:pPr>
        <w:spacing w:before="0" w:after="0"/>
      </w:pPr>
      <w:r>
        <w:separator/>
      </w:r>
    </w:p>
  </w:endnote>
  <w:endnote w:type="continuationSeparator" w:id="0">
    <w:p w14:paraId="6512AB99" w14:textId="77777777" w:rsidR="00E01E46" w:rsidRDefault="00E01E4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905A7" w14:textId="77777777" w:rsidR="00110217" w:rsidRPr="00F03E33" w:rsidRDefault="001B1C2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5258BC" wp14:editId="15232121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203ACE9" w14:textId="77777777" w:rsidR="001B1C2E" w:rsidRPr="006953AB" w:rsidRDefault="001B1C2E" w:rsidP="001B1C2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20D1FBE" w14:textId="77777777" w:rsidR="001B1C2E" w:rsidRDefault="001B1C2E" w:rsidP="001B1C2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5258B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8.2pt;width:264.7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" fillcolor="window" strokecolor="window" strokeweight=".5pt">
              <v:textbox>
                <w:txbxContent>
                  <w:p w14:paraId="1203ACE9" w14:textId="77777777" w:rsidR="001B1C2E" w:rsidRPr="006953AB" w:rsidRDefault="001B1C2E" w:rsidP="001B1C2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20D1FBE" w14:textId="77777777" w:rsidR="001B1C2E" w:rsidRDefault="001B1C2E" w:rsidP="001B1C2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7FBABA23" wp14:editId="3983D809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2439F" w14:textId="77777777" w:rsidR="00E01E46" w:rsidRDefault="00E01E46">
      <w:pPr>
        <w:spacing w:before="0" w:after="0"/>
      </w:pPr>
      <w:r>
        <w:separator/>
      </w:r>
    </w:p>
  </w:footnote>
  <w:footnote w:type="continuationSeparator" w:id="0">
    <w:p w14:paraId="1D249380" w14:textId="77777777" w:rsidR="00E01E46" w:rsidRDefault="00E01E4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5BD6A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6B080D2E" wp14:editId="2EEE7F7E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70805C8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E9DE044" wp14:editId="59B13BD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0B901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4AD"/>
    <w:rsid w:val="000033BD"/>
    <w:rsid w:val="00043213"/>
    <w:rsid w:val="00082C62"/>
    <w:rsid w:val="000B231F"/>
    <w:rsid w:val="000E194B"/>
    <w:rsid w:val="00110217"/>
    <w:rsid w:val="00152AC3"/>
    <w:rsid w:val="00156AF3"/>
    <w:rsid w:val="00176971"/>
    <w:rsid w:val="0019491D"/>
    <w:rsid w:val="001B1C2E"/>
    <w:rsid w:val="001F74AD"/>
    <w:rsid w:val="002D07A8"/>
    <w:rsid w:val="003344AD"/>
    <w:rsid w:val="0034017A"/>
    <w:rsid w:val="003405EA"/>
    <w:rsid w:val="003D0733"/>
    <w:rsid w:val="003F6A42"/>
    <w:rsid w:val="00404B31"/>
    <w:rsid w:val="00406AD7"/>
    <w:rsid w:val="00412116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80656"/>
    <w:rsid w:val="00797FA7"/>
    <w:rsid w:val="008C1F1C"/>
    <w:rsid w:val="00980F94"/>
    <w:rsid w:val="009975A0"/>
    <w:rsid w:val="009C5C6E"/>
    <w:rsid w:val="009F580B"/>
    <w:rsid w:val="00A2454C"/>
    <w:rsid w:val="00AA757E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01E46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0833AE"/>
  <w15:docId w15:val="{DE1E0FD1-2318-4F76-9085-2746B3A6C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344A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3344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7C592C-1B4A-4A48-926F-0D3149F49B21}"/>
</file>

<file path=customXml/itemProps2.xml><?xml version="1.0" encoding="utf-8"?>
<ds:datastoreItem xmlns:ds="http://schemas.openxmlformats.org/officeDocument/2006/customXml" ds:itemID="{56DEE566-D854-4E56-A978-4D257A02FF56}"/>
</file>

<file path=customXml/itemProps3.xml><?xml version="1.0" encoding="utf-8"?>
<ds:datastoreItem xmlns:ds="http://schemas.openxmlformats.org/officeDocument/2006/customXml" ds:itemID="{2D2D9647-E8DE-46C8-A508-FC6E41DFBD59}"/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Construction.dotx</Template>
  <TotalTime>9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5</cp:revision>
  <cp:lastPrinted>2013-05-15T12:05:00Z</cp:lastPrinted>
  <dcterms:created xsi:type="dcterms:W3CDTF">2021-07-07T16:18:00Z</dcterms:created>
  <dcterms:modified xsi:type="dcterms:W3CDTF">2021-08-11T08:26:00Z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