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8317BB" w14:textId="76FA8709" w:rsidR="004C294A" w:rsidRPr="00FB5B22" w:rsidRDefault="004C294A" w:rsidP="004C294A">
      <w:pPr>
        <w:rPr>
          <w:rFonts w:eastAsia="Times New Roman" w:cs="Arial"/>
          <w:b/>
          <w:bCs/>
          <w:color w:val="000000"/>
          <w:sz w:val="32"/>
          <w:szCs w:val="32"/>
          <w:lang w:eastAsia="en-GB"/>
        </w:rPr>
      </w:pPr>
      <w:r w:rsidRPr="00A41F5F">
        <w:rPr>
          <w:rFonts w:eastAsia="Times New Roman" w:cs="Arial"/>
          <w:b/>
          <w:bCs/>
          <w:color w:val="000000"/>
          <w:sz w:val="32"/>
          <w:szCs w:val="32"/>
          <w:lang w:eastAsia="en-GB"/>
        </w:rPr>
        <w:t>5.</w:t>
      </w:r>
      <w:r w:rsidR="00F841CD">
        <w:rPr>
          <w:rFonts w:eastAsia="Times New Roman" w:cs="Arial"/>
          <w:b/>
          <w:bCs/>
          <w:color w:val="000000"/>
          <w:sz w:val="32"/>
          <w:szCs w:val="32"/>
          <w:lang w:eastAsia="en-GB"/>
        </w:rPr>
        <w:t xml:space="preserve"> Sustainability principles</w:t>
      </w:r>
    </w:p>
    <w:p w14:paraId="0526A9FB" w14:textId="77777777" w:rsidR="004C294A" w:rsidRDefault="004C294A">
      <w:pPr>
        <w:rPr>
          <w:rFonts w:cs="Arial"/>
          <w:b/>
          <w:bCs/>
          <w:color w:val="0077E3"/>
          <w:sz w:val="32"/>
          <w:szCs w:val="32"/>
        </w:rPr>
      </w:pPr>
    </w:p>
    <w:p w14:paraId="73A5FB33" w14:textId="5E53F645" w:rsidR="004C294A" w:rsidRDefault="002D2BF2" w:rsidP="009E10F6">
      <w:pPr>
        <w:pStyle w:val="Heading1"/>
      </w:pPr>
      <w:r>
        <w:t>Worksheet</w:t>
      </w:r>
      <w:r w:rsidR="00E577BE">
        <w:t xml:space="preserve"> </w:t>
      </w:r>
      <w:r w:rsidR="00F841CD">
        <w:t>15</w:t>
      </w:r>
      <w:r w:rsidR="004C294A" w:rsidRPr="004C294A">
        <w:t>: Hazardous waste</w:t>
      </w:r>
      <w:r w:rsidR="004C294A">
        <w:t xml:space="preserve"> </w:t>
      </w:r>
      <w:r w:rsidR="0014496B">
        <w:t>(learner)</w:t>
      </w:r>
    </w:p>
    <w:p w14:paraId="21BA8294" w14:textId="77777777" w:rsidR="004C294A" w:rsidRPr="001E3632" w:rsidRDefault="004C294A">
      <w:pPr>
        <w:rPr>
          <w:rFonts w:cs="Arial"/>
          <w:b/>
          <w:bCs/>
          <w:color w:val="0077E3"/>
          <w:sz w:val="24"/>
        </w:rPr>
      </w:pPr>
    </w:p>
    <w:p w14:paraId="41A2C977" w14:textId="77777777" w:rsidR="004C294A" w:rsidRPr="001E3632" w:rsidRDefault="004C294A" w:rsidP="001E3632">
      <w:pPr>
        <w:pStyle w:val="ListParagraph"/>
        <w:numPr>
          <w:ilvl w:val="0"/>
          <w:numId w:val="40"/>
        </w:numPr>
        <w:rPr>
          <w:rFonts w:ascii="Arial" w:hAnsi="Arial" w:cs="Arial"/>
          <w:sz w:val="24"/>
          <w:szCs w:val="24"/>
        </w:rPr>
      </w:pPr>
      <w:r w:rsidRPr="001E3632">
        <w:rPr>
          <w:rFonts w:ascii="Arial" w:hAnsi="Arial" w:cs="Arial"/>
          <w:sz w:val="24"/>
          <w:szCs w:val="24"/>
        </w:rPr>
        <w:t>Research on hazardous waste using the Government portal here:</w:t>
      </w:r>
    </w:p>
    <w:p w14:paraId="1D17B07A" w14:textId="1D01A408" w:rsidR="004C294A" w:rsidRPr="001E3632" w:rsidRDefault="009E10F6" w:rsidP="001E3632">
      <w:pPr>
        <w:ind w:firstLine="720"/>
        <w:rPr>
          <w:rFonts w:cs="Arial"/>
          <w:sz w:val="24"/>
        </w:rPr>
      </w:pPr>
      <w:hyperlink r:id="rId10" w:history="1">
        <w:r w:rsidR="001E3632" w:rsidRPr="001E3632">
          <w:rPr>
            <w:rStyle w:val="Hyperlink"/>
            <w:rFonts w:cs="Arial"/>
            <w:sz w:val="24"/>
          </w:rPr>
          <w:t>https://www.gov.uk/dispose-hazardous-waste</w:t>
        </w:r>
      </w:hyperlink>
      <w:r w:rsidR="00F841CD" w:rsidRPr="001E3632">
        <w:rPr>
          <w:rFonts w:cs="Arial"/>
          <w:sz w:val="24"/>
        </w:rPr>
        <w:t xml:space="preserve"> </w:t>
      </w:r>
    </w:p>
    <w:p w14:paraId="48969990" w14:textId="77777777" w:rsidR="00F36420" w:rsidRPr="001E3632" w:rsidRDefault="00F36420">
      <w:pPr>
        <w:rPr>
          <w:rFonts w:cs="Arial"/>
          <w:sz w:val="24"/>
        </w:rPr>
      </w:pPr>
    </w:p>
    <w:p w14:paraId="30D9EE6B" w14:textId="0837E3AA" w:rsidR="004C294A" w:rsidRPr="001E3632" w:rsidRDefault="004C294A">
      <w:pPr>
        <w:rPr>
          <w:rFonts w:cs="Arial"/>
          <w:sz w:val="24"/>
        </w:rPr>
      </w:pPr>
      <w:r w:rsidRPr="001E3632">
        <w:rPr>
          <w:rFonts w:cs="Arial"/>
          <w:sz w:val="24"/>
        </w:rPr>
        <w:t>Now prepare a one-page information sheet, which provides:</w:t>
      </w:r>
    </w:p>
    <w:p w14:paraId="6325AECC" w14:textId="77777777" w:rsidR="00F841CD" w:rsidRPr="001E3632" w:rsidRDefault="00F841CD">
      <w:pPr>
        <w:rPr>
          <w:rFonts w:cs="Arial"/>
          <w:sz w:val="24"/>
        </w:rPr>
      </w:pPr>
    </w:p>
    <w:p w14:paraId="339C5E42" w14:textId="0BF4D5F6" w:rsidR="004C294A" w:rsidRPr="001E3632" w:rsidRDefault="00A420B4" w:rsidP="001E3632">
      <w:pPr>
        <w:pStyle w:val="ListParagraph"/>
        <w:numPr>
          <w:ilvl w:val="0"/>
          <w:numId w:val="41"/>
        </w:numPr>
        <w:rPr>
          <w:rFonts w:ascii="Arial" w:hAnsi="Arial" w:cs="Arial"/>
          <w:sz w:val="24"/>
          <w:szCs w:val="24"/>
        </w:rPr>
      </w:pPr>
      <w:r w:rsidRPr="001E3632">
        <w:rPr>
          <w:rFonts w:ascii="Arial" w:hAnsi="Arial" w:cs="Arial"/>
          <w:sz w:val="24"/>
          <w:szCs w:val="24"/>
        </w:rPr>
        <w:t>a</w:t>
      </w:r>
      <w:r w:rsidR="004C294A" w:rsidRPr="001E3632">
        <w:rPr>
          <w:rFonts w:ascii="Arial" w:hAnsi="Arial" w:cs="Arial"/>
          <w:sz w:val="24"/>
          <w:szCs w:val="24"/>
        </w:rPr>
        <w:t xml:space="preserve"> list of at least </w:t>
      </w:r>
      <w:r w:rsidRPr="001E3632">
        <w:rPr>
          <w:rFonts w:ascii="Arial" w:hAnsi="Arial" w:cs="Arial"/>
          <w:b/>
          <w:bCs/>
          <w:sz w:val="24"/>
          <w:szCs w:val="24"/>
        </w:rPr>
        <w:t>six</w:t>
      </w:r>
      <w:r w:rsidR="004C294A" w:rsidRPr="001E3632">
        <w:rPr>
          <w:rFonts w:ascii="Arial" w:hAnsi="Arial" w:cs="Arial"/>
          <w:sz w:val="24"/>
          <w:szCs w:val="24"/>
        </w:rPr>
        <w:t xml:space="preserve"> examples of hazardous waste</w:t>
      </w:r>
    </w:p>
    <w:p w14:paraId="72029076" w14:textId="77777777" w:rsidR="004C294A" w:rsidRPr="001E3632" w:rsidRDefault="004C294A">
      <w:pPr>
        <w:rPr>
          <w:rFonts w:cs="Arial"/>
          <w:sz w:val="24"/>
        </w:rPr>
      </w:pPr>
    </w:p>
    <w:p w14:paraId="676CFDB8" w14:textId="3C127F35" w:rsidR="004C294A" w:rsidRPr="001E3632" w:rsidRDefault="00A420B4" w:rsidP="001E3632">
      <w:pPr>
        <w:pStyle w:val="ListParagraph"/>
        <w:numPr>
          <w:ilvl w:val="0"/>
          <w:numId w:val="41"/>
        </w:numPr>
        <w:rPr>
          <w:rFonts w:ascii="Arial" w:hAnsi="Arial" w:cs="Arial"/>
          <w:sz w:val="24"/>
          <w:szCs w:val="24"/>
        </w:rPr>
      </w:pPr>
      <w:r w:rsidRPr="001E3632">
        <w:rPr>
          <w:rFonts w:ascii="Arial" w:hAnsi="Arial" w:cs="Arial"/>
          <w:sz w:val="24"/>
          <w:szCs w:val="24"/>
        </w:rPr>
        <w:t>a</w:t>
      </w:r>
      <w:r w:rsidR="004C294A" w:rsidRPr="001E3632">
        <w:rPr>
          <w:rFonts w:ascii="Arial" w:hAnsi="Arial" w:cs="Arial"/>
          <w:sz w:val="24"/>
          <w:szCs w:val="24"/>
        </w:rPr>
        <w:t xml:space="preserve">n explanation of the </w:t>
      </w:r>
      <w:r w:rsidRPr="001E3632">
        <w:rPr>
          <w:rFonts w:ascii="Arial" w:hAnsi="Arial" w:cs="Arial"/>
          <w:b/>
          <w:bCs/>
          <w:sz w:val="24"/>
          <w:szCs w:val="24"/>
        </w:rPr>
        <w:t>five</w:t>
      </w:r>
      <w:r w:rsidR="004C294A" w:rsidRPr="001E3632">
        <w:rPr>
          <w:rFonts w:ascii="Arial" w:hAnsi="Arial" w:cs="Arial"/>
          <w:sz w:val="24"/>
          <w:szCs w:val="24"/>
        </w:rPr>
        <w:t xml:space="preserve"> steps you should follow if you are a producer of hazardous waste</w:t>
      </w:r>
    </w:p>
    <w:p w14:paraId="52015121" w14:textId="77777777" w:rsidR="004C294A" w:rsidRPr="001E3632" w:rsidRDefault="004C294A">
      <w:pPr>
        <w:rPr>
          <w:rFonts w:cs="Arial"/>
          <w:sz w:val="24"/>
        </w:rPr>
      </w:pPr>
    </w:p>
    <w:p w14:paraId="17923F6C" w14:textId="1AEF018F" w:rsidR="004C294A" w:rsidRPr="001E3632" w:rsidRDefault="00A420B4" w:rsidP="001E3632">
      <w:pPr>
        <w:pStyle w:val="ListParagraph"/>
        <w:numPr>
          <w:ilvl w:val="0"/>
          <w:numId w:val="41"/>
        </w:numPr>
        <w:rPr>
          <w:rFonts w:ascii="Arial" w:hAnsi="Arial" w:cs="Arial"/>
          <w:sz w:val="24"/>
          <w:szCs w:val="24"/>
        </w:rPr>
      </w:pPr>
      <w:r w:rsidRPr="001E3632">
        <w:rPr>
          <w:rFonts w:ascii="Arial" w:hAnsi="Arial" w:cs="Arial"/>
          <w:sz w:val="24"/>
          <w:szCs w:val="24"/>
        </w:rPr>
        <w:t>t</w:t>
      </w:r>
      <w:r w:rsidR="004C294A" w:rsidRPr="001E3632">
        <w:rPr>
          <w:rFonts w:ascii="Arial" w:hAnsi="Arial" w:cs="Arial"/>
          <w:sz w:val="24"/>
          <w:szCs w:val="24"/>
        </w:rPr>
        <w:t>he records you must keep as a producer of hazardous waste.</w:t>
      </w:r>
    </w:p>
    <w:p w14:paraId="68B5411C" w14:textId="77777777" w:rsidR="004C294A" w:rsidRPr="001E3632" w:rsidRDefault="004C294A">
      <w:pPr>
        <w:rPr>
          <w:rFonts w:cs="Arial"/>
          <w:sz w:val="24"/>
        </w:rPr>
      </w:pPr>
    </w:p>
    <w:p w14:paraId="0C8FC26A" w14:textId="77777777" w:rsidR="004C294A" w:rsidRPr="001E3632" w:rsidRDefault="004C294A">
      <w:pPr>
        <w:rPr>
          <w:rFonts w:cs="Arial"/>
          <w:sz w:val="24"/>
        </w:rPr>
      </w:pPr>
      <w:r w:rsidRPr="001E3632">
        <w:rPr>
          <w:rFonts w:cs="Arial"/>
          <w:sz w:val="24"/>
        </w:rPr>
        <w:t>You may use photos to illustrate your information sheet if you like.</w:t>
      </w:r>
    </w:p>
    <w:p w14:paraId="5230C279" w14:textId="77777777" w:rsidR="00474F67" w:rsidRDefault="00474F67" w:rsidP="00474F67">
      <w:pPr>
        <w:rPr>
          <w:rFonts w:cs="Arial"/>
          <w:szCs w:val="22"/>
        </w:rPr>
      </w:pPr>
    </w:p>
    <w:p w14:paraId="33A18EE6" w14:textId="77777777" w:rsidR="006E1028" w:rsidRDefault="00AD179E" w:rsidP="00AD179E">
      <w:pPr>
        <w:pStyle w:val="Answer"/>
        <w:tabs>
          <w:tab w:val="left" w:pos="2400"/>
        </w:tabs>
      </w:pPr>
      <w:r>
        <w:tab/>
      </w:r>
    </w:p>
    <w:sectPr w:rsidR="006E1028" w:rsidSect="00F716F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0AF21A" w14:textId="77777777" w:rsidR="00CE36CD" w:rsidRDefault="00CE36CD">
      <w:pPr>
        <w:spacing w:before="0" w:after="0"/>
      </w:pPr>
      <w:r>
        <w:separator/>
      </w:r>
    </w:p>
  </w:endnote>
  <w:endnote w:type="continuationSeparator" w:id="0">
    <w:p w14:paraId="7D093DE5" w14:textId="77777777" w:rsidR="00CE36CD" w:rsidRDefault="00CE36C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30EE6B" w14:textId="77777777" w:rsidR="008F087B" w:rsidRDefault="008F08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218418" w14:textId="1E15A0F0" w:rsidR="00110217" w:rsidRPr="00F03E33" w:rsidRDefault="00342E9E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  <w:lang w:eastAsia="en-GB"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4CEBADB6" wp14:editId="0873F0CB">
              <wp:simplePos x="0" y="0"/>
              <wp:positionH relativeFrom="margin">
                <wp:posOffset>971550</wp:posOffset>
              </wp:positionH>
              <wp:positionV relativeFrom="paragraph">
                <wp:posOffset>75565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61615A48" w14:textId="77777777" w:rsidR="00342E9E" w:rsidRPr="006953AB" w:rsidRDefault="00342E9E" w:rsidP="00342E9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6ED16E7F" w14:textId="77777777" w:rsidR="00342E9E" w:rsidRDefault="00342E9E" w:rsidP="00342E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CEBADB6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6.5pt;margin-top:5.95pt;width:264pt;height:29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AwZTA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" fillcolor="window" strokecolor="window" strokeweight=".5pt">
              <v:textbox>
                <w:txbxContent>
                  <w:p w14:paraId="61615A48" w14:textId="77777777" w:rsidR="00342E9E" w:rsidRPr="006953AB" w:rsidRDefault="00342E9E" w:rsidP="00342E9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6ED16E7F" w14:textId="77777777" w:rsidR="00342E9E" w:rsidRDefault="00342E9E" w:rsidP="00342E9E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  <w:lang w:eastAsia="en-GB"/>
      </w:rPr>
      <w:drawing>
        <wp:anchor distT="0" distB="0" distL="114300" distR="114300" simplePos="0" relativeHeight="251657728" behindDoc="1" locked="0" layoutInCell="1" allowOverlap="1" wp14:anchorId="62E94EC5" wp14:editId="2B7FD028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E577BE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E577BE">
        <w:rPr>
          <w:noProof/>
        </w:rPr>
        <w:t>1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B49F7B" w14:textId="77777777" w:rsidR="008F087B" w:rsidRDefault="008F08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6552FA" w14:textId="77777777" w:rsidR="00CE36CD" w:rsidRDefault="00CE36CD">
      <w:pPr>
        <w:spacing w:before="0" w:after="0"/>
      </w:pPr>
      <w:r>
        <w:separator/>
      </w:r>
    </w:p>
  </w:footnote>
  <w:footnote w:type="continuationSeparator" w:id="0">
    <w:p w14:paraId="38B338A3" w14:textId="77777777" w:rsidR="00CE36CD" w:rsidRDefault="00CE36CD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8C3B4A" w14:textId="77777777" w:rsidR="008F087B" w:rsidRDefault="008F08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24E76F" w14:textId="77777777" w:rsidR="00F03E33" w:rsidRPr="00C60280" w:rsidRDefault="008F087B" w:rsidP="00C60280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  <w:lang w:eastAsia="en-GB"/>
      </w:rPr>
      <w:drawing>
        <wp:anchor distT="0" distB="0" distL="114300" distR="114300" simplePos="0" relativeHeight="251664384" behindDoc="0" locked="0" layoutInCell="1" allowOverlap="1" wp14:anchorId="4438A0A0" wp14:editId="4B76F649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="00C92F19" w:rsidRPr="00C60280">
      <w:rPr>
        <w:rFonts w:cs="Arial"/>
        <w:noProof/>
        <w:sz w:val="24"/>
      </w:rPr>
      <w:t>fication in</w:t>
    </w:r>
    <w:r w:rsidR="00F03E33" w:rsidRPr="00C60280">
      <w:rPr>
        <w:sz w:val="24"/>
      </w:rPr>
      <w:t xml:space="preserve"> </w:t>
    </w:r>
    <w:r w:rsidR="00C60280">
      <w:rPr>
        <w:sz w:val="24"/>
      </w:rPr>
      <w:tab/>
    </w:r>
    <w:r w:rsidR="00F03E33" w:rsidRPr="00C60280">
      <w:rPr>
        <w:sz w:val="24"/>
      </w:rPr>
      <w:br/>
    </w:r>
    <w:r w:rsidR="00F03E33" w:rsidRPr="00C60280">
      <w:rPr>
        <w:b/>
        <w:bCs/>
        <w:sz w:val="24"/>
      </w:rPr>
      <w:t>Construction</w:t>
    </w:r>
    <w:r w:rsidR="00C92F19" w:rsidRPr="00C60280">
      <w:rPr>
        <w:b/>
        <w:bCs/>
        <w:sz w:val="24"/>
      </w:rPr>
      <w:t>: Onsite Construction (Level 3)</w:t>
    </w:r>
  </w:p>
  <w:p w14:paraId="50CF38DB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  <w:lang w:eastAsia="en-GB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2DD33865" wp14:editId="1B27476C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4F87582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677F9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300F9E" w14:textId="77777777" w:rsidR="008F087B" w:rsidRDefault="008F08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BADADC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4C7D22"/>
    <w:multiLevelType w:val="hybridMultilevel"/>
    <w:tmpl w:val="9B7C553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F44B22"/>
    <w:multiLevelType w:val="hybridMultilevel"/>
    <w:tmpl w:val="3EE079F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505624"/>
    <w:multiLevelType w:val="multilevel"/>
    <w:tmpl w:val="ED42B0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751F9B"/>
    <w:multiLevelType w:val="hybridMultilevel"/>
    <w:tmpl w:val="81089294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DE1797A"/>
    <w:multiLevelType w:val="hybridMultilevel"/>
    <w:tmpl w:val="2A2404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4C12D1"/>
    <w:multiLevelType w:val="multilevel"/>
    <w:tmpl w:val="0C58D1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FD25D1"/>
    <w:multiLevelType w:val="multilevel"/>
    <w:tmpl w:val="FBAA56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19"/>
  </w:num>
  <w:num w:numId="3">
    <w:abstractNumId w:val="27"/>
  </w:num>
  <w:num w:numId="4">
    <w:abstractNumId w:val="22"/>
  </w:num>
  <w:num w:numId="5">
    <w:abstractNumId w:val="9"/>
  </w:num>
  <w:num w:numId="6">
    <w:abstractNumId w:val="21"/>
  </w:num>
  <w:num w:numId="7">
    <w:abstractNumId w:val="9"/>
  </w:num>
  <w:num w:numId="8">
    <w:abstractNumId w:val="1"/>
  </w:num>
  <w:num w:numId="9">
    <w:abstractNumId w:val="9"/>
    <w:lvlOverride w:ilvl="0">
      <w:startOverride w:val="1"/>
    </w:lvlOverride>
  </w:num>
  <w:num w:numId="10">
    <w:abstractNumId w:val="23"/>
  </w:num>
  <w:num w:numId="11">
    <w:abstractNumId w:val="18"/>
  </w:num>
  <w:num w:numId="12">
    <w:abstractNumId w:val="7"/>
  </w:num>
  <w:num w:numId="13">
    <w:abstractNumId w:val="16"/>
  </w:num>
  <w:num w:numId="14">
    <w:abstractNumId w:val="24"/>
  </w:num>
  <w:num w:numId="15">
    <w:abstractNumId w:val="14"/>
  </w:num>
  <w:num w:numId="16">
    <w:abstractNumId w:val="8"/>
  </w:num>
  <w:num w:numId="17">
    <w:abstractNumId w:val="29"/>
  </w:num>
  <w:num w:numId="18">
    <w:abstractNumId w:val="30"/>
  </w:num>
  <w:num w:numId="19">
    <w:abstractNumId w:val="4"/>
  </w:num>
  <w:num w:numId="20">
    <w:abstractNumId w:val="3"/>
  </w:num>
  <w:num w:numId="21">
    <w:abstractNumId w:val="11"/>
  </w:num>
  <w:num w:numId="22">
    <w:abstractNumId w:val="11"/>
    <w:lvlOverride w:ilvl="0">
      <w:startOverride w:val="1"/>
    </w:lvlOverride>
  </w:num>
  <w:num w:numId="23">
    <w:abstractNumId w:val="28"/>
  </w:num>
  <w:num w:numId="24">
    <w:abstractNumId w:val="11"/>
    <w:lvlOverride w:ilvl="0">
      <w:startOverride w:val="1"/>
    </w:lvlOverride>
  </w:num>
  <w:num w:numId="25">
    <w:abstractNumId w:val="11"/>
    <w:lvlOverride w:ilvl="0">
      <w:startOverride w:val="1"/>
    </w:lvlOverride>
  </w:num>
  <w:num w:numId="26">
    <w:abstractNumId w:val="12"/>
  </w:num>
  <w:num w:numId="27">
    <w:abstractNumId w:val="25"/>
  </w:num>
  <w:num w:numId="28">
    <w:abstractNumId w:val="11"/>
    <w:lvlOverride w:ilvl="0">
      <w:startOverride w:val="1"/>
    </w:lvlOverride>
  </w:num>
  <w:num w:numId="29">
    <w:abstractNumId w:val="26"/>
  </w:num>
  <w:num w:numId="30">
    <w:abstractNumId w:val="11"/>
  </w:num>
  <w:num w:numId="31">
    <w:abstractNumId w:val="11"/>
    <w:lvlOverride w:ilvl="0">
      <w:startOverride w:val="1"/>
    </w:lvlOverride>
  </w:num>
  <w:num w:numId="32">
    <w:abstractNumId w:val="11"/>
    <w:lvlOverride w:ilvl="0">
      <w:startOverride w:val="1"/>
    </w:lvlOverride>
  </w:num>
  <w:num w:numId="33">
    <w:abstractNumId w:val="0"/>
  </w:num>
  <w:num w:numId="34">
    <w:abstractNumId w:val="15"/>
  </w:num>
  <w:num w:numId="35">
    <w:abstractNumId w:val="20"/>
  </w:num>
  <w:num w:numId="36">
    <w:abstractNumId w:val="31"/>
  </w:num>
  <w:num w:numId="37">
    <w:abstractNumId w:val="10"/>
  </w:num>
  <w:num w:numId="38">
    <w:abstractNumId w:val="5"/>
  </w:num>
  <w:num w:numId="39">
    <w:abstractNumId w:val="17"/>
  </w:num>
  <w:num w:numId="40">
    <w:abstractNumId w:val="2"/>
  </w:num>
  <w:num w:numId="4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294A"/>
    <w:rsid w:val="000033BD"/>
    <w:rsid w:val="00082C62"/>
    <w:rsid w:val="00084F12"/>
    <w:rsid w:val="000B231F"/>
    <w:rsid w:val="000E194B"/>
    <w:rsid w:val="00110217"/>
    <w:rsid w:val="0014496B"/>
    <w:rsid w:val="00152AC3"/>
    <w:rsid w:val="00156AF3"/>
    <w:rsid w:val="00174DD6"/>
    <w:rsid w:val="0019491D"/>
    <w:rsid w:val="001E3632"/>
    <w:rsid w:val="001F74AD"/>
    <w:rsid w:val="002D07A8"/>
    <w:rsid w:val="002D2BF2"/>
    <w:rsid w:val="003405EA"/>
    <w:rsid w:val="00342E9E"/>
    <w:rsid w:val="00351B6D"/>
    <w:rsid w:val="00354A12"/>
    <w:rsid w:val="003F7F14"/>
    <w:rsid w:val="00404B31"/>
    <w:rsid w:val="00474F67"/>
    <w:rsid w:val="00477770"/>
    <w:rsid w:val="0048500D"/>
    <w:rsid w:val="004C294A"/>
    <w:rsid w:val="0050478D"/>
    <w:rsid w:val="00524E1B"/>
    <w:rsid w:val="005A0768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16576"/>
    <w:rsid w:val="00797FA7"/>
    <w:rsid w:val="008C1F1C"/>
    <w:rsid w:val="008D47A6"/>
    <w:rsid w:val="008F087B"/>
    <w:rsid w:val="009975A0"/>
    <w:rsid w:val="009C5C6E"/>
    <w:rsid w:val="009E10F6"/>
    <w:rsid w:val="00A2454C"/>
    <w:rsid w:val="00A420B4"/>
    <w:rsid w:val="00AD179E"/>
    <w:rsid w:val="00AE245C"/>
    <w:rsid w:val="00B0542D"/>
    <w:rsid w:val="00B054EC"/>
    <w:rsid w:val="00B77BD1"/>
    <w:rsid w:val="00BE2C21"/>
    <w:rsid w:val="00C01D20"/>
    <w:rsid w:val="00C202BF"/>
    <w:rsid w:val="00C60280"/>
    <w:rsid w:val="00C7249B"/>
    <w:rsid w:val="00C858D7"/>
    <w:rsid w:val="00C92F19"/>
    <w:rsid w:val="00CB036D"/>
    <w:rsid w:val="00CE36CD"/>
    <w:rsid w:val="00D06AF1"/>
    <w:rsid w:val="00D073BC"/>
    <w:rsid w:val="00D56B82"/>
    <w:rsid w:val="00DA2485"/>
    <w:rsid w:val="00DE29A8"/>
    <w:rsid w:val="00DE4E52"/>
    <w:rsid w:val="00E13006"/>
    <w:rsid w:val="00E577BE"/>
    <w:rsid w:val="00F03E33"/>
    <w:rsid w:val="00F15749"/>
    <w:rsid w:val="00F36420"/>
    <w:rsid w:val="00F42A36"/>
    <w:rsid w:val="00F677F9"/>
    <w:rsid w:val="00F716F2"/>
    <w:rsid w:val="00F841CD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FF1804D"/>
  <w15:docId w15:val="{C139C4F8-B280-4D7C-B1A8-2D9F9EC589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4C294A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4C294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styleId="ListParagraph">
    <w:name w:val="List Paragraph"/>
    <w:basedOn w:val="Normal"/>
    <w:uiPriority w:val="34"/>
    <w:qFormat/>
    <w:rsid w:val="004C294A"/>
    <w:pPr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3642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s://www.gov.uk/dispose-hazardous-waste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B6E73A9-6524-4E72-B16F-742771D82D7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874C386-4917-41E8-89E9-25A6C25268B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8373C02-BB7C-4AE7-9E03-3FA559E749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Construction</Template>
  <TotalTime>4</TotalTime>
  <Pages>1</Pages>
  <Words>85</Words>
  <Characters>489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Fiona Freel</cp:lastModifiedBy>
  <cp:revision>10</cp:revision>
  <cp:lastPrinted>2013-05-15T12:05:00Z</cp:lastPrinted>
  <dcterms:created xsi:type="dcterms:W3CDTF">2021-08-02T13:35:00Z</dcterms:created>
  <dcterms:modified xsi:type="dcterms:W3CDTF">2021-09-13T12:47:00Z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