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7EBD8" w14:textId="77777777" w:rsidR="00244385" w:rsidRDefault="00244385" w:rsidP="00244385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bookmarkStart w:id="0" w:name="_Hlk80372711"/>
      <w:r w:rsidRPr="00065D6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61E15A44" w14:textId="77777777" w:rsidR="007707CF" w:rsidRDefault="007707CF" w:rsidP="009D1DB3">
      <w:pPr>
        <w:rPr>
          <w:rFonts w:cs="Arial"/>
          <w:b/>
          <w:bCs/>
          <w:color w:val="0077E3"/>
          <w:sz w:val="32"/>
          <w:szCs w:val="32"/>
        </w:rPr>
      </w:pPr>
    </w:p>
    <w:p w14:paraId="1D50DD83" w14:textId="2A3EAF83" w:rsidR="007707CF" w:rsidRPr="000D37CB" w:rsidRDefault="0061730F" w:rsidP="00D117AC">
      <w:pPr>
        <w:pStyle w:val="Heading1"/>
      </w:pPr>
      <w:r>
        <w:t xml:space="preserve">Worksheet </w:t>
      </w:r>
      <w:r w:rsidR="00244385">
        <w:t>8</w:t>
      </w:r>
      <w:r w:rsidR="007707CF" w:rsidRPr="000D37CB">
        <w:t>: BREEAM certification case study</w:t>
      </w:r>
      <w:r w:rsidR="009D3810">
        <w:t xml:space="preserve"> (learner)</w:t>
      </w:r>
    </w:p>
    <w:p w14:paraId="424EB944" w14:textId="77777777" w:rsidR="007707CF" w:rsidRPr="00407A0F" w:rsidRDefault="007707CF">
      <w:pPr>
        <w:rPr>
          <w:rFonts w:cs="Arial"/>
          <w:sz w:val="24"/>
        </w:rPr>
      </w:pPr>
    </w:p>
    <w:p w14:paraId="612634E7" w14:textId="77777777" w:rsidR="007707CF" w:rsidRPr="00244385" w:rsidRDefault="007707CF" w:rsidP="009D1DB3">
      <w:pPr>
        <w:rPr>
          <w:rFonts w:cs="Arial"/>
          <w:sz w:val="24"/>
        </w:rPr>
      </w:pPr>
      <w:r w:rsidRPr="00244385">
        <w:rPr>
          <w:rFonts w:cs="Arial"/>
          <w:sz w:val="24"/>
        </w:rPr>
        <w:t>Read the case study about 21 Moorfields, London on the BREEAM website here:</w:t>
      </w:r>
    </w:p>
    <w:p w14:paraId="11C85B89" w14:textId="015FFBE5" w:rsidR="007707CF" w:rsidRPr="00244385" w:rsidRDefault="00D117AC" w:rsidP="009D1DB3">
      <w:pPr>
        <w:rPr>
          <w:rFonts w:cs="Arial"/>
          <w:sz w:val="24"/>
        </w:rPr>
      </w:pPr>
      <w:hyperlink r:id="rId10" w:history="1">
        <w:r w:rsidR="00244385" w:rsidRPr="00244385">
          <w:rPr>
            <w:rStyle w:val="Hyperlink"/>
            <w:sz w:val="24"/>
          </w:rPr>
          <w:t>https://www.breeam.com/case-studies/21-moorfields-london</w:t>
        </w:r>
      </w:hyperlink>
      <w:r w:rsidR="00244385" w:rsidRPr="00244385">
        <w:rPr>
          <w:sz w:val="24"/>
        </w:rPr>
        <w:t xml:space="preserve">. </w:t>
      </w:r>
    </w:p>
    <w:p w14:paraId="4E6C5389" w14:textId="1F7E9A79" w:rsidR="007707CF" w:rsidRPr="00244385" w:rsidRDefault="007707CF">
      <w:pPr>
        <w:rPr>
          <w:rFonts w:cs="Arial"/>
          <w:sz w:val="24"/>
        </w:rPr>
      </w:pPr>
    </w:p>
    <w:p w14:paraId="2CCD9486" w14:textId="154DD1EA" w:rsidR="007707CF" w:rsidRPr="00244385" w:rsidRDefault="007707CF">
      <w:pPr>
        <w:rPr>
          <w:rFonts w:cs="Arial"/>
          <w:sz w:val="24"/>
        </w:rPr>
      </w:pPr>
      <w:r w:rsidRPr="00244385">
        <w:rPr>
          <w:rFonts w:cs="Arial"/>
          <w:sz w:val="24"/>
        </w:rPr>
        <w:t xml:space="preserve">The BREEAM-certified project is a mixed-use development above Moorgate Station, the new Crossrail </w:t>
      </w:r>
      <w:proofErr w:type="gramStart"/>
      <w:r w:rsidRPr="00244385">
        <w:rPr>
          <w:rFonts w:cs="Arial"/>
          <w:sz w:val="24"/>
        </w:rPr>
        <w:t>station</w:t>
      </w:r>
      <w:proofErr w:type="gramEnd"/>
      <w:r w:rsidRPr="00244385">
        <w:rPr>
          <w:rFonts w:cs="Arial"/>
          <w:sz w:val="24"/>
        </w:rPr>
        <w:t xml:space="preserve"> and its entrance. The two buildings will provide office space, retail space, a replacement </w:t>
      </w:r>
      <w:r w:rsidR="0038357A" w:rsidRPr="00244385">
        <w:rPr>
          <w:rFonts w:cs="Arial"/>
          <w:sz w:val="24"/>
        </w:rPr>
        <w:t>c</w:t>
      </w:r>
      <w:r w:rsidRPr="00244385">
        <w:rPr>
          <w:rFonts w:cs="Arial"/>
          <w:sz w:val="24"/>
        </w:rPr>
        <w:t xml:space="preserve">ity </w:t>
      </w:r>
      <w:r w:rsidR="0038357A" w:rsidRPr="00244385">
        <w:rPr>
          <w:rFonts w:cs="Arial"/>
          <w:sz w:val="24"/>
        </w:rPr>
        <w:t>w</w:t>
      </w:r>
      <w:r w:rsidRPr="00244385">
        <w:rPr>
          <w:rFonts w:cs="Arial"/>
          <w:sz w:val="24"/>
        </w:rPr>
        <w:t xml:space="preserve">alkway between Moorfields and the Barbican, a new public square, cycle parking, servicing, storage, plant, </w:t>
      </w:r>
      <w:proofErr w:type="gramStart"/>
      <w:r w:rsidRPr="00244385">
        <w:rPr>
          <w:rFonts w:cs="Arial"/>
          <w:sz w:val="24"/>
        </w:rPr>
        <w:t>landscaping</w:t>
      </w:r>
      <w:proofErr w:type="gramEnd"/>
      <w:r w:rsidRPr="00244385">
        <w:rPr>
          <w:rFonts w:cs="Arial"/>
          <w:sz w:val="24"/>
        </w:rPr>
        <w:t xml:space="preserve"> and associated works.</w:t>
      </w:r>
    </w:p>
    <w:p w14:paraId="65C7A5C7" w14:textId="77777777" w:rsidR="007707CF" w:rsidRPr="00407A0F" w:rsidRDefault="007707CF">
      <w:pPr>
        <w:rPr>
          <w:rFonts w:cs="Arial"/>
          <w:sz w:val="24"/>
        </w:rPr>
      </w:pPr>
    </w:p>
    <w:p w14:paraId="372FBFF9" w14:textId="77777777" w:rsidR="007707CF" w:rsidRPr="004D1440" w:rsidRDefault="007707CF" w:rsidP="009D1DB3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 xml:space="preserve">What was the team’s aspiration for the project? </w:t>
      </w:r>
    </w:p>
    <w:p w14:paraId="3DE496E3" w14:textId="77777777" w:rsidR="007707CF" w:rsidRPr="004D1440" w:rsidRDefault="007707CF" w:rsidP="009D1DB3">
      <w:pPr>
        <w:pStyle w:val="ListParagraph"/>
        <w:rPr>
          <w:rFonts w:ascii="Arial" w:hAnsi="Arial" w:cs="Arial"/>
          <w:sz w:val="24"/>
          <w:szCs w:val="24"/>
        </w:rPr>
      </w:pPr>
    </w:p>
    <w:p w14:paraId="35818B8D" w14:textId="77777777" w:rsidR="007707CF" w:rsidRPr="004D1440" w:rsidRDefault="007707CF" w:rsidP="009D1DB3">
      <w:pPr>
        <w:pStyle w:val="ListParagraph"/>
        <w:rPr>
          <w:rFonts w:ascii="Arial" w:hAnsi="Arial" w:cs="Arial"/>
          <w:color w:val="2C3E50"/>
          <w:sz w:val="24"/>
          <w:szCs w:val="24"/>
        </w:rPr>
      </w:pPr>
    </w:p>
    <w:p w14:paraId="45D3780A" w14:textId="59041F5E" w:rsidR="007707CF" w:rsidRPr="004D1440" w:rsidRDefault="007707CF" w:rsidP="009D1DB3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 xml:space="preserve">For each of the following categories, list </w:t>
      </w:r>
      <w:r w:rsidRPr="004D1440">
        <w:rPr>
          <w:rFonts w:ascii="Arial" w:hAnsi="Arial" w:cs="Arial"/>
          <w:b/>
          <w:bCs/>
          <w:sz w:val="24"/>
          <w:szCs w:val="24"/>
        </w:rPr>
        <w:t>one</w:t>
      </w:r>
      <w:r w:rsidRPr="004D1440">
        <w:rPr>
          <w:rFonts w:ascii="Arial" w:hAnsi="Arial" w:cs="Arial"/>
          <w:sz w:val="24"/>
          <w:szCs w:val="24"/>
        </w:rPr>
        <w:t xml:space="preserve"> sustainable feature of the development:</w:t>
      </w:r>
    </w:p>
    <w:p w14:paraId="0E344978" w14:textId="77777777" w:rsidR="0061730F" w:rsidRPr="004D1440" w:rsidRDefault="0061730F" w:rsidP="0061730F">
      <w:pPr>
        <w:pStyle w:val="ListParagraph"/>
        <w:rPr>
          <w:rFonts w:ascii="Arial" w:hAnsi="Arial" w:cs="Arial"/>
          <w:sz w:val="24"/>
          <w:szCs w:val="24"/>
        </w:rPr>
      </w:pPr>
    </w:p>
    <w:p w14:paraId="5CB0ECFA" w14:textId="77777777" w:rsidR="007707CF" w:rsidRPr="004D1440" w:rsidRDefault="007707CF" w:rsidP="009D1DB3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>Energy efficiency</w:t>
      </w:r>
    </w:p>
    <w:p w14:paraId="044CE3CC" w14:textId="77777777" w:rsidR="007707CF" w:rsidRPr="004D1440" w:rsidRDefault="007707CF" w:rsidP="009D1DB3">
      <w:pPr>
        <w:rPr>
          <w:rFonts w:cs="Arial"/>
          <w:sz w:val="24"/>
        </w:rPr>
      </w:pPr>
    </w:p>
    <w:p w14:paraId="14CBCC06" w14:textId="2EB596B2" w:rsidR="007707CF" w:rsidRPr="004D1440" w:rsidRDefault="007707CF" w:rsidP="009D1DB3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 xml:space="preserve">Land </w:t>
      </w:r>
      <w:r w:rsidR="0038357A" w:rsidRPr="004D1440">
        <w:rPr>
          <w:rFonts w:ascii="Arial" w:hAnsi="Arial" w:cs="Arial"/>
          <w:sz w:val="24"/>
          <w:szCs w:val="24"/>
        </w:rPr>
        <w:t>u</w:t>
      </w:r>
      <w:r w:rsidRPr="004D1440">
        <w:rPr>
          <w:rFonts w:ascii="Arial" w:hAnsi="Arial" w:cs="Arial"/>
          <w:sz w:val="24"/>
          <w:szCs w:val="24"/>
        </w:rPr>
        <w:t xml:space="preserve">se and </w:t>
      </w:r>
      <w:r w:rsidR="0038357A" w:rsidRPr="004D1440">
        <w:rPr>
          <w:rFonts w:ascii="Arial" w:hAnsi="Arial" w:cs="Arial"/>
          <w:sz w:val="24"/>
          <w:szCs w:val="24"/>
        </w:rPr>
        <w:t>e</w:t>
      </w:r>
      <w:r w:rsidRPr="004D1440">
        <w:rPr>
          <w:rFonts w:ascii="Arial" w:hAnsi="Arial" w:cs="Arial"/>
          <w:sz w:val="24"/>
          <w:szCs w:val="24"/>
        </w:rPr>
        <w:t>cology</w:t>
      </w:r>
    </w:p>
    <w:p w14:paraId="2A2F89AB" w14:textId="77777777" w:rsidR="007707CF" w:rsidRPr="004D1440" w:rsidRDefault="007707CF" w:rsidP="009D1DB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CC125EE" w14:textId="4BF4BF72" w:rsidR="007707CF" w:rsidRPr="004D1440" w:rsidRDefault="007707CF" w:rsidP="009D1DB3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 xml:space="preserve">Name </w:t>
      </w:r>
      <w:r w:rsidR="0038357A" w:rsidRPr="004D1440">
        <w:rPr>
          <w:rFonts w:ascii="Arial" w:hAnsi="Arial" w:cs="Arial"/>
          <w:b/>
          <w:bCs/>
          <w:sz w:val="24"/>
          <w:szCs w:val="24"/>
        </w:rPr>
        <w:t>two</w:t>
      </w:r>
      <w:r w:rsidRPr="004D1440">
        <w:rPr>
          <w:rFonts w:ascii="Arial" w:hAnsi="Arial" w:cs="Arial"/>
          <w:sz w:val="24"/>
          <w:szCs w:val="24"/>
        </w:rPr>
        <w:t xml:space="preserve"> kinds of sustainable materials </w:t>
      </w:r>
      <w:r w:rsidR="0038357A" w:rsidRPr="004D1440">
        <w:rPr>
          <w:rFonts w:ascii="Arial" w:hAnsi="Arial" w:cs="Arial"/>
          <w:sz w:val="24"/>
          <w:szCs w:val="24"/>
        </w:rPr>
        <w:t xml:space="preserve">used in </w:t>
      </w:r>
      <w:r w:rsidRPr="004D1440">
        <w:rPr>
          <w:rFonts w:ascii="Arial" w:hAnsi="Arial" w:cs="Arial"/>
          <w:sz w:val="24"/>
          <w:szCs w:val="24"/>
        </w:rPr>
        <w:t>the development</w:t>
      </w:r>
      <w:r w:rsidR="00982F21" w:rsidRPr="004D1440">
        <w:rPr>
          <w:rFonts w:ascii="Arial" w:hAnsi="Arial" w:cs="Arial"/>
          <w:sz w:val="24"/>
          <w:szCs w:val="24"/>
        </w:rPr>
        <w:t>.</w:t>
      </w:r>
    </w:p>
    <w:p w14:paraId="0DBB7FB0" w14:textId="77777777" w:rsidR="007707CF" w:rsidRPr="004D1440" w:rsidRDefault="007707CF" w:rsidP="009D1DB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0AFEB04" w14:textId="77777777" w:rsidR="004D1440" w:rsidRPr="004D1440" w:rsidRDefault="007707CF" w:rsidP="004D1440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>Why did the project aim to use local heavyweight materials where possibl</w:t>
      </w:r>
      <w:r w:rsidR="00710D30" w:rsidRPr="004D1440">
        <w:rPr>
          <w:rFonts w:ascii="Arial" w:hAnsi="Arial" w:cs="Arial"/>
          <w:sz w:val="24"/>
          <w:szCs w:val="24"/>
        </w:rPr>
        <w:t>e</w:t>
      </w:r>
      <w:r w:rsidRPr="004D1440">
        <w:rPr>
          <w:rFonts w:ascii="Arial" w:hAnsi="Arial" w:cs="Arial"/>
          <w:sz w:val="24"/>
          <w:szCs w:val="24"/>
        </w:rPr>
        <w:t>?</w:t>
      </w:r>
    </w:p>
    <w:p w14:paraId="57D7E985" w14:textId="77777777" w:rsidR="004D1440" w:rsidRPr="004D1440" w:rsidRDefault="004D1440" w:rsidP="004D1440">
      <w:pPr>
        <w:pStyle w:val="ListParagraph"/>
        <w:rPr>
          <w:rFonts w:ascii="Arial" w:hAnsi="Arial" w:cs="Arial"/>
          <w:sz w:val="24"/>
        </w:rPr>
      </w:pPr>
    </w:p>
    <w:p w14:paraId="7FBC6D68" w14:textId="2815A035" w:rsidR="007707CF" w:rsidRPr="004D1440" w:rsidRDefault="007707CF" w:rsidP="004D1440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</w:rPr>
        <w:t>Describe how the building was designed for reduced water consumption</w:t>
      </w:r>
      <w:r w:rsidR="00710D30" w:rsidRPr="004D1440">
        <w:rPr>
          <w:rFonts w:ascii="Arial" w:hAnsi="Arial" w:cs="Arial"/>
          <w:sz w:val="24"/>
        </w:rPr>
        <w:t>.</w:t>
      </w:r>
      <w:bookmarkEnd w:id="0"/>
    </w:p>
    <w:p w14:paraId="55F9270A" w14:textId="77777777" w:rsidR="00474F67" w:rsidRDefault="00474F67" w:rsidP="00474F67">
      <w:pPr>
        <w:rPr>
          <w:rFonts w:cs="Arial"/>
          <w:szCs w:val="22"/>
        </w:rPr>
      </w:pPr>
    </w:p>
    <w:p w14:paraId="525B87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E8124" w14:textId="77777777" w:rsidR="00B87219" w:rsidRDefault="00B87219">
      <w:pPr>
        <w:spacing w:before="0" w:after="0"/>
      </w:pPr>
      <w:r>
        <w:separator/>
      </w:r>
    </w:p>
  </w:endnote>
  <w:endnote w:type="continuationSeparator" w:id="0">
    <w:p w14:paraId="1C31C243" w14:textId="77777777" w:rsidR="00B87219" w:rsidRDefault="00B8721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E9739" w14:textId="77777777" w:rsidR="009D1DB3" w:rsidRDefault="009D1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5533A" w14:textId="399760FA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77777777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41A956" w14:textId="77777777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1730F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61730F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17D8" w14:textId="77777777" w:rsidR="009D1DB3" w:rsidRDefault="009D1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82780" w14:textId="77777777" w:rsidR="00B87219" w:rsidRDefault="00B87219">
      <w:pPr>
        <w:spacing w:before="0" w:after="0"/>
      </w:pPr>
      <w:r>
        <w:separator/>
      </w:r>
    </w:p>
  </w:footnote>
  <w:footnote w:type="continuationSeparator" w:id="0">
    <w:p w14:paraId="1779233E" w14:textId="77777777" w:rsidR="00B87219" w:rsidRDefault="00B8721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5972" w14:textId="77777777" w:rsidR="009D1DB3" w:rsidRDefault="009D1D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77777777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3211D" w14:textId="77777777" w:rsidR="009D1DB3" w:rsidRDefault="009D1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C5EF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6"/>
  </w:num>
  <w:num w:numId="4">
    <w:abstractNumId w:val="21"/>
  </w:num>
  <w:num w:numId="5">
    <w:abstractNumId w:val="9"/>
  </w:num>
  <w:num w:numId="6">
    <w:abstractNumId w:val="20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7"/>
  </w:num>
  <w:num w:numId="13">
    <w:abstractNumId w:val="15"/>
  </w:num>
  <w:num w:numId="14">
    <w:abstractNumId w:val="23"/>
  </w:num>
  <w:num w:numId="15">
    <w:abstractNumId w:val="12"/>
  </w:num>
  <w:num w:numId="16">
    <w:abstractNumId w:val="8"/>
  </w:num>
  <w:num w:numId="17">
    <w:abstractNumId w:val="28"/>
  </w:num>
  <w:num w:numId="18">
    <w:abstractNumId w:val="29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7"/>
  </w:num>
  <w:num w:numId="36">
    <w:abstractNumId w:val="2"/>
  </w:num>
  <w:num w:numId="37">
    <w:abstractNumId w:val="16"/>
  </w:num>
  <w:num w:numId="38">
    <w:abstractNumId w:val="1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67F51"/>
    <w:rsid w:val="00082C62"/>
    <w:rsid w:val="000B231F"/>
    <w:rsid w:val="000E194B"/>
    <w:rsid w:val="00110217"/>
    <w:rsid w:val="00152AC3"/>
    <w:rsid w:val="00156AF3"/>
    <w:rsid w:val="0019491D"/>
    <w:rsid w:val="001C43AC"/>
    <w:rsid w:val="001F74AD"/>
    <w:rsid w:val="00244385"/>
    <w:rsid w:val="002D07A8"/>
    <w:rsid w:val="00305374"/>
    <w:rsid w:val="003405EA"/>
    <w:rsid w:val="00342E9E"/>
    <w:rsid w:val="0038357A"/>
    <w:rsid w:val="003F7F14"/>
    <w:rsid w:val="00404B31"/>
    <w:rsid w:val="00405B65"/>
    <w:rsid w:val="00474F67"/>
    <w:rsid w:val="0048500D"/>
    <w:rsid w:val="004D1440"/>
    <w:rsid w:val="00524E1B"/>
    <w:rsid w:val="006124C0"/>
    <w:rsid w:val="006135C0"/>
    <w:rsid w:val="0061730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0D30"/>
    <w:rsid w:val="007707CF"/>
    <w:rsid w:val="00797FA7"/>
    <w:rsid w:val="008A1774"/>
    <w:rsid w:val="008C1F1C"/>
    <w:rsid w:val="008D47A6"/>
    <w:rsid w:val="008F087B"/>
    <w:rsid w:val="00954B33"/>
    <w:rsid w:val="009604E1"/>
    <w:rsid w:val="00982F21"/>
    <w:rsid w:val="009975A0"/>
    <w:rsid w:val="009C5C6E"/>
    <w:rsid w:val="009D1DB3"/>
    <w:rsid w:val="009D3810"/>
    <w:rsid w:val="00A2454C"/>
    <w:rsid w:val="00AD179E"/>
    <w:rsid w:val="00AD66D2"/>
    <w:rsid w:val="00AE245C"/>
    <w:rsid w:val="00B054EC"/>
    <w:rsid w:val="00B552A2"/>
    <w:rsid w:val="00B87219"/>
    <w:rsid w:val="00BE2C21"/>
    <w:rsid w:val="00C01D20"/>
    <w:rsid w:val="00C15B11"/>
    <w:rsid w:val="00C202BF"/>
    <w:rsid w:val="00C60280"/>
    <w:rsid w:val="00C858D7"/>
    <w:rsid w:val="00C92F19"/>
    <w:rsid w:val="00D073BC"/>
    <w:rsid w:val="00D117AC"/>
    <w:rsid w:val="00D53C44"/>
    <w:rsid w:val="00D56B82"/>
    <w:rsid w:val="00DA2485"/>
    <w:rsid w:val="00DE29A8"/>
    <w:rsid w:val="00EF6C30"/>
    <w:rsid w:val="00F03E33"/>
    <w:rsid w:val="00F15749"/>
    <w:rsid w:val="00F3703B"/>
    <w:rsid w:val="00F42A36"/>
    <w:rsid w:val="00F677F9"/>
    <w:rsid w:val="00F716F2"/>
    <w:rsid w:val="00FC419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244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44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breeam.com/case-studies/21-moorfields-lond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81144C-9E76-4628-8520-A5DE5E419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B42CBF-14A7-4592-A3A2-EC57742404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286030-FC1B-4C7D-B60D-BC6DD4577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13</cp:revision>
  <cp:lastPrinted>2013-05-15T12:05:00Z</cp:lastPrinted>
  <dcterms:created xsi:type="dcterms:W3CDTF">2021-08-02T13:03:00Z</dcterms:created>
  <dcterms:modified xsi:type="dcterms:W3CDTF">2021-09-13T12:35:00Z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