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F5971" w14:textId="06DC8B99" w:rsidR="00570B02" w:rsidRDefault="00570B02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55E433A7" w14:textId="77777777" w:rsidR="00570B02" w:rsidRDefault="00570B02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61E15A44" w14:textId="19337B28" w:rsidR="007707CF" w:rsidRDefault="005415AE" w:rsidP="00570B02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9318B0">
        <w:rPr>
          <w:lang w:eastAsia="en-GB"/>
        </w:rPr>
        <w:t>c</w:t>
      </w:r>
      <w:r>
        <w:rPr>
          <w:lang w:eastAsia="en-GB"/>
        </w:rPr>
        <w:t xml:space="preserve">hoice </w:t>
      </w:r>
      <w:r w:rsidR="009318B0">
        <w:rPr>
          <w:lang w:eastAsia="en-GB"/>
        </w:rPr>
        <w:t>q</w:t>
      </w:r>
      <w:r>
        <w:rPr>
          <w:lang w:eastAsia="en-GB"/>
        </w:rPr>
        <w:t xml:space="preserve">uestions </w:t>
      </w:r>
      <w:r w:rsidR="00010222">
        <w:rPr>
          <w:lang w:eastAsia="en-GB"/>
        </w:rPr>
        <w:t>(learner)</w:t>
      </w:r>
    </w:p>
    <w:p w14:paraId="017E9F8A" w14:textId="5546EFA4" w:rsidR="005415AE" w:rsidRDefault="005415AE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1D644045" w14:textId="7D2B2C7F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During what stage will the information about specific materials be made</w:t>
      </w:r>
      <w:r w:rsidR="00707ACF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748B4F43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Design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634546DE" w14:textId="1F6CA33F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Planning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 </w:t>
      </w:r>
    </w:p>
    <w:p w14:paraId="318D5AA9" w14:textId="61289CDB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Production</w:t>
      </w:r>
      <w:r w:rsidR="006867FE">
        <w:rPr>
          <w:rFonts w:ascii="Arial" w:hAnsi="Arial" w:cs="Arial"/>
          <w:bCs/>
          <w:sz w:val="24"/>
          <w:szCs w:val="24"/>
        </w:rPr>
        <w:t>.</w:t>
      </w:r>
    </w:p>
    <w:p w14:paraId="01498EBF" w14:textId="22D2ABF0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6665E8C9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Which of the</w:t>
      </w:r>
      <w:r w:rsidR="00707AC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sustainability assessment methods </w:t>
      </w:r>
      <w:r w:rsidR="00707ACF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assesses the environmental, </w:t>
      </w:r>
      <w:proofErr w:type="gramStart"/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>social</w:t>
      </w:r>
      <w:proofErr w:type="gramEnd"/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and economic performance of an asset through a third</w:t>
      </w:r>
      <w:r w:rsidR="007F1064">
        <w:rPr>
          <w:rFonts w:ascii="Arial" w:eastAsia="MS PGothic" w:hAnsi="Arial" w:cs="Arial"/>
          <w:color w:val="000000" w:themeColor="text1"/>
          <w:sz w:val="24"/>
          <w:szCs w:val="24"/>
        </w:rPr>
        <w:t>-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>party certification scheme</w:t>
      </w:r>
      <w:r w:rsidR="00707ACF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</w:p>
    <w:p w14:paraId="2A3ACE8E" w14:textId="5D1B8E5A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394ECE63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TRADA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7FDCC5E9" w14:textId="181170E0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BREEAM</w:t>
      </w:r>
      <w:r w:rsidR="00570B02">
        <w:rPr>
          <w:rFonts w:ascii="Arial" w:hAnsi="Arial" w:cs="Arial"/>
          <w:bCs/>
          <w:sz w:val="24"/>
          <w:szCs w:val="24"/>
        </w:rPr>
        <w:t>.</w:t>
      </w:r>
    </w:p>
    <w:p w14:paraId="50AEA84D" w14:textId="70B6AFA8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LEED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6D10CFD0" w14:textId="57780BB6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WELL </w:t>
      </w:r>
      <w:r w:rsidR="009D7FDB">
        <w:rPr>
          <w:rFonts w:ascii="Arial" w:hAnsi="Arial" w:cs="Arial"/>
          <w:bCs/>
          <w:sz w:val="24"/>
          <w:szCs w:val="24"/>
        </w:rPr>
        <w:t>b</w:t>
      </w:r>
      <w:r w:rsidRPr="00BE7050">
        <w:rPr>
          <w:rFonts w:ascii="Arial" w:hAnsi="Arial" w:cs="Arial"/>
          <w:bCs/>
          <w:sz w:val="24"/>
          <w:szCs w:val="24"/>
        </w:rPr>
        <w:t>uilding standards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48741548" w14:textId="572872CF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0B49366A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9D7FDB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D7FDB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lean air and water is</w:t>
      </w:r>
    </w:p>
    <w:p w14:paraId="18F45281" w14:textId="70E23C49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12B9357C" w:rsidR="005415AE" w:rsidRPr="00BE7050" w:rsidRDefault="00C0677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 </w:t>
      </w:r>
      <w:r w:rsidR="009126CA">
        <w:rPr>
          <w:rFonts w:ascii="Arial" w:hAnsi="Arial" w:cs="Arial"/>
          <w:bCs/>
          <w:sz w:val="24"/>
          <w:szCs w:val="24"/>
        </w:rPr>
        <w:t>s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ocial factor </w:t>
      </w:r>
    </w:p>
    <w:p w14:paraId="0ADA373C" w14:textId="1723AF8D" w:rsidR="005415AE" w:rsidRPr="00BE7050" w:rsidRDefault="00C0677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an </w:t>
      </w:r>
      <w:r w:rsidR="009126CA">
        <w:rPr>
          <w:rFonts w:ascii="Arial" w:hAnsi="Arial" w:cs="Arial"/>
          <w:bCs/>
          <w:sz w:val="24"/>
          <w:szCs w:val="24"/>
        </w:rPr>
        <w:t>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conomic </w:t>
      </w:r>
      <w:r w:rsidR="009126CA"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</w:p>
    <w:p w14:paraId="518129AA" w14:textId="2E435F6F" w:rsidR="005415AE" w:rsidRPr="00BE7050" w:rsidRDefault="00C0677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an </w:t>
      </w:r>
      <w:r w:rsidR="009126CA">
        <w:rPr>
          <w:rFonts w:ascii="Arial" w:hAnsi="Arial" w:cs="Arial"/>
          <w:bCs/>
          <w:sz w:val="24"/>
          <w:szCs w:val="24"/>
        </w:rPr>
        <w:t>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nvironmental </w:t>
      </w:r>
      <w:r w:rsidR="009126CA"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  <w:r w:rsidR="00D76382">
        <w:rPr>
          <w:rFonts w:ascii="Arial" w:hAnsi="Arial" w:cs="Arial"/>
          <w:bCs/>
          <w:sz w:val="24"/>
          <w:szCs w:val="24"/>
        </w:rPr>
        <w:t>.</w:t>
      </w:r>
    </w:p>
    <w:p w14:paraId="2BFF91B4" w14:textId="15E13ABB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69B0DEF1" w:rsidR="005415AE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</w:t>
      </w:r>
      <w:r w:rsidRPr="001822A5">
        <w:rPr>
          <w:rFonts w:ascii="Arial" w:hAnsi="Arial" w:cs="Arial"/>
          <w:b/>
          <w:color w:val="000000" w:themeColor="text1"/>
          <w:sz w:val="24"/>
          <w:szCs w:val="24"/>
        </w:rPr>
        <w:t>two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issues 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would be classed as economic factors under the three pillars of sustainability? </w:t>
      </w:r>
    </w:p>
    <w:p w14:paraId="4ACD677A" w14:textId="279F081C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133604AF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Whole life costing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4B5760B0" w14:textId="763F09DD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9126CA">
        <w:rPr>
          <w:rFonts w:ascii="Arial" w:hAnsi="Arial" w:cs="Arial"/>
          <w:bCs/>
          <w:sz w:val="24"/>
          <w:szCs w:val="24"/>
        </w:rPr>
        <w:t>e</w:t>
      </w:r>
      <w:r w:rsidRPr="00BE7050">
        <w:rPr>
          <w:rFonts w:ascii="Arial" w:hAnsi="Arial" w:cs="Arial"/>
          <w:bCs/>
          <w:sz w:val="24"/>
          <w:szCs w:val="24"/>
        </w:rPr>
        <w:t>quality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49991C86" w14:textId="6894C577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9126CA">
        <w:rPr>
          <w:rFonts w:ascii="Arial" w:hAnsi="Arial" w:cs="Arial"/>
          <w:bCs/>
          <w:sz w:val="24"/>
          <w:szCs w:val="24"/>
        </w:rPr>
        <w:t>q</w:t>
      </w:r>
      <w:r w:rsidRPr="00BE7050">
        <w:rPr>
          <w:rFonts w:ascii="Arial" w:hAnsi="Arial" w:cs="Arial"/>
          <w:bCs/>
          <w:sz w:val="24"/>
          <w:szCs w:val="24"/>
        </w:rPr>
        <w:t>uality of life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51956D37" w14:textId="75F50494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Economic </w:t>
      </w:r>
      <w:r w:rsidR="009126CA">
        <w:rPr>
          <w:rFonts w:ascii="Arial" w:hAnsi="Arial" w:cs="Arial"/>
          <w:bCs/>
          <w:sz w:val="24"/>
          <w:szCs w:val="24"/>
        </w:rPr>
        <w:t>g</w:t>
      </w:r>
      <w:r w:rsidRPr="00BE7050">
        <w:rPr>
          <w:rFonts w:ascii="Arial" w:hAnsi="Arial" w:cs="Arial"/>
          <w:bCs/>
          <w:sz w:val="24"/>
          <w:szCs w:val="24"/>
        </w:rPr>
        <w:t>rowth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370B1EF1" w14:textId="77777777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53BDA736" w:rsidR="005A625C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26E9C810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Recycling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65D05DAF" w14:textId="71ACDDFC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Low embodied energy materials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C201048" w14:textId="0FCCF407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Sustainable urban drainage systems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BD737CB" w14:textId="44BA5E2D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proofErr w:type="gramStart"/>
      <w:r w:rsidRPr="00BE7050">
        <w:rPr>
          <w:rFonts w:ascii="Arial" w:hAnsi="Arial" w:cs="Arial"/>
          <w:bCs/>
          <w:sz w:val="24"/>
          <w:szCs w:val="24"/>
        </w:rPr>
        <w:t>All of</w:t>
      </w:r>
      <w:proofErr w:type="gramEnd"/>
      <w:r w:rsidRPr="00BE7050">
        <w:rPr>
          <w:rFonts w:ascii="Arial" w:hAnsi="Arial" w:cs="Arial"/>
          <w:bCs/>
          <w:sz w:val="24"/>
          <w:szCs w:val="24"/>
        </w:rPr>
        <w:t xml:space="preserve"> the above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25B87EB" w14:textId="3A131BCE" w:rsidR="006E1028" w:rsidRPr="00DC2269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6D98A4CF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AE33C0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AE33C0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</w:t>
      </w:r>
      <w:r w:rsidR="009126CA">
        <w:rPr>
          <w:rFonts w:eastAsia="MS PGothic"/>
          <w:color w:val="000000" w:themeColor="text1"/>
          <w:kern w:val="24"/>
          <w:sz w:val="24"/>
          <w:szCs w:val="24"/>
        </w:rPr>
        <w:t>?</w:t>
      </w:r>
    </w:p>
    <w:p w14:paraId="11A4DD25" w14:textId="5921B6C3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18978647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Timber </w:t>
      </w:r>
      <w:r w:rsidR="009126CA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 xml:space="preserve">ramed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CCE1E55" w14:textId="11229114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Steel </w:t>
      </w:r>
      <w:r w:rsidR="009126CA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>rame</w:t>
      </w:r>
      <w:r w:rsidR="009D7FDB">
        <w:rPr>
          <w:rFonts w:eastAsia="MS PGothic"/>
          <w:kern w:val="24"/>
          <w:sz w:val="24"/>
          <w:szCs w:val="24"/>
        </w:rPr>
        <w:t>d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985D5FF" w14:textId="6B463B88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Brick and </w:t>
      </w:r>
      <w:r w:rsidR="009126CA">
        <w:rPr>
          <w:rFonts w:eastAsia="MS PGothic"/>
          <w:kern w:val="24"/>
          <w:sz w:val="24"/>
          <w:szCs w:val="24"/>
        </w:rPr>
        <w:t>b</w:t>
      </w:r>
      <w:r w:rsidRPr="00BE7050">
        <w:rPr>
          <w:rFonts w:eastAsia="MS PGothic"/>
          <w:kern w:val="24"/>
          <w:sz w:val="24"/>
          <w:szCs w:val="24"/>
        </w:rPr>
        <w:t xml:space="preserve">lock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462EEF93" w14:textId="0066BCD5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Prefabricated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198BEA8" w14:textId="0146F592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0066E491" w:rsidR="00CC5F45" w:rsidRPr="00DC2269" w:rsidRDefault="00CC5F45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7978F3">
        <w:rPr>
          <w:rFonts w:ascii="Arial" w:eastAsia="MS PGothic" w:hAnsi="Arial" w:cs="Arial"/>
          <w:color w:val="202124"/>
          <w:kern w:val="24"/>
          <w:sz w:val="24"/>
          <w:szCs w:val="24"/>
        </w:rPr>
        <w:t>40%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of Europe</w:t>
      </w:r>
      <w:r w:rsidR="00743839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74383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109BD702" w:rsidR="00CC5F45" w:rsidRPr="00BE7050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True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59E0B257" w14:textId="28E858C5" w:rsidR="00CC5F45" w:rsidRPr="00570B02" w:rsidRDefault="00CC5F45" w:rsidP="00570B02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False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6C7CD9B5" w14:textId="77777777" w:rsidR="00CC5F45" w:rsidRPr="00DC2269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065B3019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Which of the</w:t>
      </w:r>
      <w:r w:rsidR="00743839">
        <w:rPr>
          <w:rFonts w:eastAsia="MS PGothic"/>
          <w:kern w:val="24"/>
          <w:sz w:val="24"/>
          <w:szCs w:val="24"/>
        </w:rPr>
        <w:t>se</w:t>
      </w:r>
      <w:r w:rsidRPr="00DC2269">
        <w:rPr>
          <w:rFonts w:eastAsia="MS PGothic"/>
          <w:kern w:val="24"/>
          <w:sz w:val="24"/>
          <w:szCs w:val="24"/>
        </w:rPr>
        <w:t xml:space="preserve"> is </w:t>
      </w:r>
      <w:r w:rsidRPr="001822A5">
        <w:rPr>
          <w:rFonts w:eastAsia="MS PGothic"/>
          <w:b/>
          <w:bCs/>
          <w:kern w:val="24"/>
          <w:sz w:val="24"/>
          <w:szCs w:val="24"/>
        </w:rPr>
        <w:t>not</w:t>
      </w:r>
      <w:r w:rsidRPr="00DC2269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DC2269">
        <w:rPr>
          <w:rFonts w:eastAsia="MS PGothic"/>
          <w:kern w:val="24"/>
          <w:sz w:val="24"/>
          <w:szCs w:val="24"/>
        </w:rPr>
        <w:t>ainable building materials</w:t>
      </w:r>
      <w:r w:rsidR="00743839">
        <w:rPr>
          <w:rFonts w:eastAsia="MS PGothic"/>
          <w:kern w:val="24"/>
          <w:sz w:val="24"/>
          <w:szCs w:val="24"/>
        </w:rPr>
        <w:t>?</w:t>
      </w:r>
      <w:r w:rsidR="00016621"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DC2269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6117A6B4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Increased reliance on fossil fuels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33522C1D" w14:textId="63632F8A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Can be replenished and reused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6F23AD67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Reduction in energy costs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7350F161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</w:t>
      </w:r>
      <w:r w:rsidR="004C1B6F">
        <w:rPr>
          <w:rFonts w:eastAsia="MS PGothic"/>
          <w:kern w:val="24"/>
          <w:sz w:val="24"/>
          <w:szCs w:val="24"/>
        </w:rPr>
        <w:t>tion in</w:t>
      </w:r>
      <w:r w:rsidRPr="00BE7050">
        <w:rPr>
          <w:rFonts w:eastAsia="MS PGothic"/>
          <w:kern w:val="24"/>
          <w:sz w:val="24"/>
          <w:szCs w:val="24"/>
        </w:rPr>
        <w:t xml:space="preserve"> carbon footprint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DC2269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0349074A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 xml:space="preserve">Bricks and </w:t>
      </w:r>
      <w:r w:rsidR="00743839">
        <w:rPr>
          <w:sz w:val="24"/>
          <w:szCs w:val="24"/>
        </w:rPr>
        <w:t>b</w:t>
      </w:r>
      <w:r w:rsidRPr="00BE7050">
        <w:rPr>
          <w:sz w:val="24"/>
          <w:szCs w:val="24"/>
        </w:rPr>
        <w:t>locks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735318F" w14:textId="6581DC5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Glass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985AAD3" w14:textId="41EEF7C2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Asbestos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4B30941C" w14:textId="07A39483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Insulation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590B98" w14:textId="4F00B355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1991</w:t>
      </w:r>
    </w:p>
    <w:p w14:paraId="4471A9AC" w14:textId="578D5B45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1992</w:t>
      </w:r>
    </w:p>
    <w:p w14:paraId="64F3418D" w14:textId="1DF7562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1990</w:t>
      </w:r>
    </w:p>
    <w:p w14:paraId="34B19C1E" w14:textId="5B3CE68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1989</w:t>
      </w:r>
    </w:p>
    <w:p w14:paraId="4A64E86A" w14:textId="0FCA4C31" w:rsidR="00DC520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5ED9BC68" w14:textId="0116E37B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62194A9" w14:textId="1A303DD2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7F56289A" w14:textId="32C04FA3" w:rsidR="00DC5206" w:rsidRPr="00DC2269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1E629262" w14:textId="25CEC931" w:rsidR="00DC5206" w:rsidRPr="00DC2269" w:rsidRDefault="00DC5206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DC2269">
        <w:rPr>
          <w:color w:val="000000" w:themeColor="text1"/>
          <w:sz w:val="24"/>
          <w:szCs w:val="24"/>
        </w:rPr>
        <w:t xml:space="preserve"> </w:t>
      </w:r>
      <w:r w:rsidR="00DC2269">
        <w:rPr>
          <w:color w:val="000000" w:themeColor="text1"/>
          <w:sz w:val="24"/>
          <w:szCs w:val="24"/>
        </w:rPr>
        <w:t>It is the role of a</w:t>
      </w:r>
      <w:r w:rsidRPr="00DC2269">
        <w:rPr>
          <w:color w:val="000000" w:themeColor="text1"/>
          <w:sz w:val="24"/>
          <w:szCs w:val="24"/>
        </w:rPr>
        <w:t xml:space="preserve"> building Control Officer</w:t>
      </w:r>
      <w:r w:rsidR="00DC2269">
        <w:rPr>
          <w:color w:val="000000" w:themeColor="text1"/>
          <w:sz w:val="24"/>
          <w:szCs w:val="24"/>
        </w:rPr>
        <w:t xml:space="preserve"> to issue</w:t>
      </w:r>
      <w:r w:rsidRPr="00DC2269">
        <w:rPr>
          <w:color w:val="000000" w:themeColor="text1"/>
          <w:sz w:val="24"/>
          <w:szCs w:val="24"/>
        </w:rPr>
        <w:t xml:space="preserve"> an EPC</w:t>
      </w:r>
      <w:r w:rsidR="0074383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DC2269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2985208F" w:rsidR="00DC5206" w:rsidRPr="00BE7050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True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A3A6E7" w14:textId="2C1B32DB" w:rsidR="00DC5206" w:rsidRPr="00570B02" w:rsidRDefault="00DC5206" w:rsidP="00570B02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False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33A65094" w14:textId="013921B9" w:rsidR="00016621" w:rsidRPr="00DC2269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33F7282E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 xml:space="preserve"> Which </w:t>
      </w:r>
      <w:r w:rsidR="00743839">
        <w:rPr>
          <w:color w:val="000000" w:themeColor="text1"/>
          <w:sz w:val="24"/>
          <w:szCs w:val="24"/>
        </w:rPr>
        <w:t>o</w:t>
      </w:r>
      <w:r w:rsidRPr="00DC2269">
        <w:rPr>
          <w:color w:val="000000" w:themeColor="text1"/>
          <w:sz w:val="24"/>
          <w:szCs w:val="24"/>
        </w:rPr>
        <w:t xml:space="preserve">f the </w:t>
      </w:r>
      <w:r w:rsidR="00743839">
        <w:rPr>
          <w:color w:val="000000" w:themeColor="text1"/>
          <w:sz w:val="24"/>
          <w:szCs w:val="24"/>
        </w:rPr>
        <w:t>following</w:t>
      </w:r>
      <w:r w:rsidRPr="00DC2269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743839">
        <w:rPr>
          <w:color w:val="000000" w:themeColor="text1"/>
          <w:sz w:val="24"/>
          <w:szCs w:val="24"/>
        </w:rPr>
        <w:t>?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DC2269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4F07254A" w:rsidR="00016621" w:rsidRPr="00BE7050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Energy Act 2013</w:t>
      </w:r>
      <w:r w:rsidR="00851F8C">
        <w:rPr>
          <w:sz w:val="24"/>
          <w:szCs w:val="24"/>
        </w:rPr>
        <w:t>.</w:t>
      </w:r>
    </w:p>
    <w:p w14:paraId="31851EDF" w14:textId="602E5548" w:rsidR="00EE749F" w:rsidRPr="00BE7050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Controlled Waste Act 1992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3A4639DC" w14:textId="6C8A9D5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Climate Change Act 2008</w:t>
      </w:r>
      <w:r w:rsidR="00851F8C">
        <w:rPr>
          <w:sz w:val="24"/>
          <w:szCs w:val="24"/>
        </w:rPr>
        <w:t>.</w:t>
      </w:r>
    </w:p>
    <w:p w14:paraId="7C616C16" w14:textId="1CC33248" w:rsidR="00EE749F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Clean Air Act 1993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29B6D311" w14:textId="67FF7DB5" w:rsidR="00EE749F" w:rsidRPr="00DC2269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eastAsia="MS PGothic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Which of the </w:t>
      </w:r>
      <w:r w:rsidR="00743839">
        <w:rPr>
          <w:rFonts w:ascii="Arial" w:hAnsi="Arial" w:cs="Arial"/>
          <w:color w:val="000000" w:themeColor="text1"/>
        </w:rPr>
        <w:t>following</w:t>
      </w:r>
      <w:r w:rsidRPr="00DC2269">
        <w:rPr>
          <w:rFonts w:ascii="Arial" w:hAnsi="Arial" w:cs="Arial"/>
          <w:color w:val="000000" w:themeColor="text1"/>
        </w:rPr>
        <w:t xml:space="preserve"> </w:t>
      </w:r>
      <w:r w:rsidRPr="00DC2269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743839">
        <w:rPr>
          <w:rFonts w:ascii="Arial" w:eastAsia="MS PGothic" w:hAnsi="Arial" w:cs="Arial"/>
          <w:color w:val="000000" w:themeColor="text1"/>
        </w:rPr>
        <w:t>?</w:t>
      </w:r>
    </w:p>
    <w:p w14:paraId="1D0E40C7" w14:textId="076CAAA2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>WEEE Regulations</w:t>
      </w:r>
      <w:r w:rsidR="00851F8C" w:rsidRPr="006867FE">
        <w:rPr>
          <w:b w:val="0"/>
          <w:bCs/>
          <w:sz w:val="24"/>
        </w:rPr>
        <w:t>.</w:t>
      </w:r>
      <w:r w:rsidRPr="006867FE">
        <w:rPr>
          <w:b w:val="0"/>
          <w:bCs/>
          <w:sz w:val="24"/>
        </w:rPr>
        <w:t xml:space="preserve"> </w:t>
      </w:r>
    </w:p>
    <w:p w14:paraId="635350D4" w14:textId="18769DB4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>Hazardous Waste Regulations</w:t>
      </w:r>
      <w:r w:rsidR="00851F8C" w:rsidRPr="006867FE">
        <w:rPr>
          <w:b w:val="0"/>
          <w:bCs/>
          <w:sz w:val="24"/>
        </w:rPr>
        <w:t>.</w:t>
      </w:r>
      <w:r w:rsidRPr="006867FE">
        <w:rPr>
          <w:b w:val="0"/>
          <w:bCs/>
          <w:sz w:val="24"/>
        </w:rPr>
        <w:t xml:space="preserve"> </w:t>
      </w:r>
    </w:p>
    <w:p w14:paraId="4E8C49B0" w14:textId="65AC02E2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>COSHH Regulations</w:t>
      </w:r>
      <w:r w:rsidR="00851F8C" w:rsidRPr="006867FE">
        <w:rPr>
          <w:b w:val="0"/>
          <w:bCs/>
          <w:sz w:val="24"/>
        </w:rPr>
        <w:t>.</w:t>
      </w:r>
      <w:r w:rsidRPr="006867FE">
        <w:rPr>
          <w:b w:val="0"/>
          <w:bCs/>
          <w:sz w:val="24"/>
        </w:rPr>
        <w:t xml:space="preserve"> </w:t>
      </w:r>
    </w:p>
    <w:p w14:paraId="5CBE1E47" w14:textId="66D28DE2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 xml:space="preserve">Control of </w:t>
      </w:r>
      <w:r w:rsidR="007978F3" w:rsidRPr="006867FE">
        <w:rPr>
          <w:b w:val="0"/>
          <w:bCs/>
          <w:sz w:val="24"/>
        </w:rPr>
        <w:t>P</w:t>
      </w:r>
      <w:r w:rsidRPr="006867FE">
        <w:rPr>
          <w:b w:val="0"/>
          <w:bCs/>
          <w:sz w:val="24"/>
        </w:rPr>
        <w:t xml:space="preserve">ollution </w:t>
      </w:r>
      <w:r w:rsidR="007978F3" w:rsidRPr="006867FE">
        <w:rPr>
          <w:b w:val="0"/>
          <w:bCs/>
          <w:sz w:val="24"/>
        </w:rPr>
        <w:t>R</w:t>
      </w:r>
      <w:r w:rsidRPr="006867FE">
        <w:rPr>
          <w:b w:val="0"/>
          <w:bCs/>
          <w:sz w:val="24"/>
        </w:rPr>
        <w:t>egulations 2001</w:t>
      </w:r>
      <w:r w:rsidR="00851F8C" w:rsidRPr="006867FE">
        <w:rPr>
          <w:b w:val="0"/>
          <w:bCs/>
          <w:sz w:val="24"/>
        </w:rPr>
        <w:t>.</w:t>
      </w:r>
    </w:p>
    <w:p w14:paraId="4B804AF5" w14:textId="6BBC23C6" w:rsidR="00EE749F" w:rsidRPr="00DC2269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 What </w:t>
      </w:r>
      <w:r w:rsidR="00743839">
        <w:rPr>
          <w:rFonts w:ascii="Arial" w:hAnsi="Arial" w:cs="Arial"/>
          <w:color w:val="000000" w:themeColor="text1"/>
        </w:rPr>
        <w:t>does</w:t>
      </w:r>
      <w:r w:rsidRPr="00DC2269">
        <w:rPr>
          <w:rFonts w:ascii="Arial" w:hAnsi="Arial" w:cs="Arial"/>
          <w:color w:val="000000" w:themeColor="text1"/>
        </w:rPr>
        <w:t xml:space="preserve"> th</w:t>
      </w:r>
      <w:r w:rsidR="00C512B9">
        <w:rPr>
          <w:rFonts w:ascii="Arial" w:hAnsi="Arial" w:cs="Arial"/>
          <w:color w:val="000000" w:themeColor="text1"/>
        </w:rPr>
        <w:t>is</w:t>
      </w:r>
      <w:r w:rsidRPr="00DC2269">
        <w:rPr>
          <w:rFonts w:ascii="Arial" w:hAnsi="Arial" w:cs="Arial"/>
          <w:color w:val="000000" w:themeColor="text1"/>
        </w:rPr>
        <w:t xml:space="preserve"> image re</w:t>
      </w:r>
      <w:r w:rsidR="000A2716">
        <w:rPr>
          <w:rFonts w:ascii="Arial" w:hAnsi="Arial" w:cs="Arial"/>
          <w:color w:val="000000" w:themeColor="text1"/>
        </w:rPr>
        <w:t>present</w:t>
      </w:r>
      <w:r w:rsidR="00743839">
        <w:rPr>
          <w:rFonts w:ascii="Arial" w:hAnsi="Arial" w:cs="Arial"/>
          <w:color w:val="000000" w:themeColor="text1"/>
        </w:rPr>
        <w:t>?</w:t>
      </w:r>
    </w:p>
    <w:p w14:paraId="01B48232" w14:textId="503F66F1" w:rsidR="00EE749F" w:rsidRPr="00BE7050" w:rsidRDefault="00A64D99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The</w:t>
      </w:r>
      <w:r w:rsidR="00C837D8">
        <w:rPr>
          <w:sz w:val="24"/>
          <w:szCs w:val="24"/>
        </w:rPr>
        <w:t xml:space="preserve"> e</w:t>
      </w:r>
      <w:r w:rsidR="00EE749F" w:rsidRPr="00BE7050">
        <w:rPr>
          <w:sz w:val="24"/>
          <w:szCs w:val="24"/>
        </w:rPr>
        <w:t xml:space="preserve">nforcement </w:t>
      </w:r>
      <w:r w:rsidR="00743839">
        <w:rPr>
          <w:sz w:val="24"/>
          <w:szCs w:val="24"/>
        </w:rPr>
        <w:t>h</w:t>
      </w:r>
      <w:r w:rsidR="00EE749F" w:rsidRPr="00BE7050">
        <w:rPr>
          <w:sz w:val="24"/>
          <w:szCs w:val="24"/>
        </w:rPr>
        <w:t>ierarchy</w:t>
      </w:r>
      <w:r w:rsidR="00851F8C">
        <w:rPr>
          <w:sz w:val="24"/>
          <w:szCs w:val="24"/>
        </w:rPr>
        <w:t>.</w:t>
      </w:r>
    </w:p>
    <w:p w14:paraId="539B46A8" w14:textId="770E09C9" w:rsidR="00EE749F" w:rsidRPr="00BE7050" w:rsidRDefault="00A64D99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The</w:t>
      </w:r>
      <w:r w:rsidR="00C837D8">
        <w:rPr>
          <w:sz w:val="24"/>
          <w:szCs w:val="24"/>
        </w:rPr>
        <w:t xml:space="preserve"> e</w:t>
      </w:r>
      <w:r w:rsidR="00EE749F" w:rsidRPr="00BE7050">
        <w:rPr>
          <w:sz w:val="24"/>
          <w:szCs w:val="24"/>
        </w:rPr>
        <w:t xml:space="preserve">nforcement </w:t>
      </w:r>
      <w:r w:rsidR="00743839">
        <w:rPr>
          <w:sz w:val="24"/>
          <w:szCs w:val="24"/>
        </w:rPr>
        <w:t>c</w:t>
      </w:r>
      <w:r w:rsidR="00EE749F" w:rsidRPr="00BE7050">
        <w:rPr>
          <w:sz w:val="24"/>
          <w:szCs w:val="24"/>
        </w:rPr>
        <w:t>hart</w:t>
      </w:r>
      <w:r w:rsidR="00851F8C">
        <w:rPr>
          <w:sz w:val="24"/>
          <w:szCs w:val="24"/>
        </w:rPr>
        <w:t>.</w:t>
      </w:r>
      <w:r w:rsidR="00EE749F" w:rsidRPr="00BE7050">
        <w:rPr>
          <w:sz w:val="24"/>
          <w:szCs w:val="24"/>
        </w:rPr>
        <w:t xml:space="preserve"> </w:t>
      </w:r>
    </w:p>
    <w:p w14:paraId="068938C8" w14:textId="4FB0A295" w:rsidR="00016621" w:rsidRPr="00BE7050" w:rsidRDefault="00A64D99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The</w:t>
      </w:r>
      <w:r w:rsidR="00C837D8">
        <w:rPr>
          <w:sz w:val="24"/>
          <w:szCs w:val="24"/>
        </w:rPr>
        <w:t xml:space="preserve"> e</w:t>
      </w:r>
      <w:r w:rsidR="00EE749F" w:rsidRPr="00BE7050">
        <w:rPr>
          <w:sz w:val="24"/>
          <w:szCs w:val="24"/>
        </w:rPr>
        <w:t xml:space="preserve">nforcement </w:t>
      </w:r>
      <w:proofErr w:type="gramStart"/>
      <w:r w:rsidR="00743839">
        <w:rPr>
          <w:sz w:val="24"/>
          <w:szCs w:val="24"/>
        </w:rPr>
        <w:t>p</w:t>
      </w:r>
      <w:r w:rsidR="00EE749F" w:rsidRPr="00BE7050">
        <w:rPr>
          <w:sz w:val="24"/>
          <w:szCs w:val="24"/>
        </w:rPr>
        <w:t>yramid</w:t>
      </w:r>
      <w:proofErr w:type="gramEnd"/>
      <w:r w:rsidR="00851F8C">
        <w:rPr>
          <w:sz w:val="24"/>
          <w:szCs w:val="24"/>
        </w:rPr>
        <w:t>.</w:t>
      </w:r>
      <w:r w:rsidR="00EE749F" w:rsidRPr="00BE7050">
        <w:rPr>
          <w:sz w:val="24"/>
          <w:szCs w:val="24"/>
        </w:rPr>
        <w:t xml:space="preserve"> </w:t>
      </w:r>
    </w:p>
    <w:p w14:paraId="79987E57" w14:textId="74754856" w:rsidR="00EE749F" w:rsidRPr="00DC2269" w:rsidRDefault="001822A5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  <w:r w:rsidRPr="001822A5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424B6EC" wp14:editId="5297DAC3">
            <wp:simplePos x="0" y="0"/>
            <wp:positionH relativeFrom="column">
              <wp:posOffset>945515</wp:posOffset>
            </wp:positionH>
            <wp:positionV relativeFrom="paragraph">
              <wp:posOffset>28575</wp:posOffset>
            </wp:positionV>
            <wp:extent cx="2609850" cy="2083932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0839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F7447" w14:textId="0AB8F400" w:rsidR="00EE749F" w:rsidRPr="00DC2269" w:rsidRDefault="001822A5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  <w:r w:rsidRPr="001822A5">
        <w:rPr>
          <w:b/>
          <w:noProof/>
          <w:color w:val="FF0000"/>
          <w:sz w:val="24"/>
          <w:szCs w:val="24"/>
        </w:rPr>
        <w:drawing>
          <wp:inline distT="0" distB="0" distL="0" distR="0" wp14:anchorId="7285BC57" wp14:editId="6391BF18">
            <wp:extent cx="6043930" cy="482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0E47E" w14:textId="5E771608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F15702B" w14:textId="3309FA1A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0CC946F" w14:textId="7C1F6883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5BF955DC" w14:textId="571BC481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8F74C36" w14:textId="37BA428C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7F97CBD9" w14:textId="4DC2C683" w:rsidR="00EE749F" w:rsidRDefault="00EE749F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44467890" w14:textId="77777777" w:rsidR="001D148B" w:rsidRPr="00DC2269" w:rsidRDefault="001D148B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54D502B6" w14:textId="2A747819" w:rsidR="00DC5206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51301366" w14:textId="3C65125C" w:rsidR="006867FE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0C7E3941" w14:textId="61672051" w:rsidR="006867FE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4C4FBBFC" w14:textId="36DFE333" w:rsidR="006867FE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461BF25F" w14:textId="392DEDFE" w:rsidR="00165835" w:rsidRDefault="00165835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32100E0E" w14:textId="77777777" w:rsidR="00165835" w:rsidRDefault="00165835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4DF3D270" w14:textId="77777777" w:rsidR="006867FE" w:rsidRPr="00DC2269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462B2358" w:rsidR="00DC5206" w:rsidRPr="00BE7050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lastRenderedPageBreak/>
        <w:t xml:space="preserve"> 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EPCs are issued once the SAP has taken place</w:t>
      </w:r>
      <w:r w:rsidR="00A84E3A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BE7050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</w:p>
    <w:p w14:paraId="1256EAD3" w14:textId="430D0C20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True</w:t>
      </w:r>
      <w:r w:rsidR="00851F8C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05BAC35F" w14:textId="669711F3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False</w:t>
      </w:r>
      <w:r w:rsidR="00851F8C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5BB2E92A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Which of the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 xml:space="preserve"> following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A84E3A">
        <w:rPr>
          <w:rFonts w:ascii="Arial" w:eastAsia="Times New Roman" w:hAnsi="Arial" w:cs="Arial"/>
          <w:sz w:val="24"/>
          <w:szCs w:val="24"/>
          <w:lang w:eastAsia="en-GB"/>
        </w:rPr>
        <w:t>d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496C1F">
        <w:rPr>
          <w:rFonts w:ascii="Arial" w:eastAsia="Times New Roman" w:hAnsi="Arial" w:cs="Arial"/>
          <w:sz w:val="24"/>
          <w:szCs w:val="24"/>
          <w:lang w:eastAsia="en-GB"/>
        </w:rPr>
        <w:t>in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A84E3A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36BE7EB6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Life </w:t>
      </w:r>
      <w:r w:rsidR="00A84E3A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ycle </w:t>
      </w:r>
      <w:r w:rsidR="00A84E3A">
        <w:rPr>
          <w:rFonts w:ascii="Arial" w:eastAsia="Times New Roman" w:hAnsi="Arial" w:cs="Arial"/>
          <w:sz w:val="24"/>
          <w:lang w:eastAsia="en-GB"/>
        </w:rPr>
        <w:t>a</w:t>
      </w:r>
      <w:r w:rsidRPr="00BE7050">
        <w:rPr>
          <w:rFonts w:ascii="Arial" w:eastAsia="Times New Roman" w:hAnsi="Arial" w:cs="Arial"/>
          <w:sz w:val="24"/>
          <w:lang w:eastAsia="en-GB"/>
        </w:rPr>
        <w:t>ssessment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ED8003C" w14:textId="0A2A2564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Lean </w:t>
      </w:r>
      <w:r w:rsidR="00A84E3A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onstruction </w:t>
      </w:r>
      <w:r w:rsidR="00A84E3A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</w:p>
    <w:p w14:paraId="66C5CBFE" w14:textId="0DE92C32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proofErr w:type="spellStart"/>
      <w:r w:rsidRPr="00BE7050">
        <w:rPr>
          <w:rFonts w:ascii="Arial" w:eastAsia="Times New Roman" w:hAnsi="Arial" w:cs="Arial"/>
          <w:sz w:val="24"/>
          <w:lang w:eastAsia="en-GB"/>
        </w:rPr>
        <w:t>Passivhaus</w:t>
      </w:r>
      <w:proofErr w:type="spellEnd"/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  <w:r w:rsidR="00A84E3A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7F88C06D" w14:textId="6068660D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>BREEAM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4F9BD5EC" w14:textId="6760EAEF" w:rsidR="00DC5206" w:rsidRPr="00DC2269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6CCF3850" w14:textId="3996B3D7" w:rsidR="001B0F8F" w:rsidRPr="006867FE" w:rsidRDefault="001B0F8F" w:rsidP="001B0F8F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6867FE">
        <w:rPr>
          <w:rFonts w:ascii="Arial" w:eastAsia="Times New Roman" w:hAnsi="Arial" w:cs="Arial"/>
          <w:sz w:val="24"/>
          <w:szCs w:val="24"/>
          <w:lang w:eastAsia="en-GB"/>
        </w:rPr>
        <w:t xml:space="preserve">Which of the following methodologies are </w:t>
      </w:r>
      <w:r w:rsidR="00DC5206" w:rsidRPr="006867FE">
        <w:rPr>
          <w:rFonts w:ascii="Arial" w:eastAsia="Times New Roman" w:hAnsi="Arial" w:cs="Arial"/>
          <w:sz w:val="24"/>
          <w:szCs w:val="24"/>
          <w:lang w:eastAsia="en-GB"/>
        </w:rPr>
        <w:t>JIT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 xml:space="preserve">, </w:t>
      </w:r>
      <w:r w:rsidRPr="006867FE">
        <w:rPr>
          <w:rFonts w:ascii="Arial" w:eastAsia="Times New Roman" w:hAnsi="Arial" w:cs="Arial"/>
          <w:sz w:val="24"/>
          <w:lang w:eastAsia="en-GB"/>
        </w:rPr>
        <w:t>c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 xml:space="preserve">ontinuous improvement and collaborative working all </w:t>
      </w:r>
      <w:r w:rsidR="009D7FDB" w:rsidRPr="006867FE">
        <w:rPr>
          <w:rFonts w:ascii="Arial" w:eastAsia="Times New Roman" w:hAnsi="Arial" w:cs="Arial"/>
          <w:sz w:val="24"/>
          <w:lang w:eastAsia="en-GB"/>
        </w:rPr>
        <w:t>examp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>les of</w:t>
      </w:r>
      <w:r w:rsidRPr="006867FE">
        <w:rPr>
          <w:rFonts w:ascii="Arial" w:eastAsia="Times New Roman" w:hAnsi="Arial" w:cs="Arial"/>
          <w:sz w:val="24"/>
          <w:lang w:eastAsia="en-GB"/>
        </w:rPr>
        <w:t>?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608B26BA" w14:textId="520C61FA" w:rsidR="0017439C" w:rsidRPr="001B0F8F" w:rsidRDefault="0017439C" w:rsidP="001822A5">
      <w:pPr>
        <w:pStyle w:val="ListParagraph"/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657E1C9D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proofErr w:type="spellStart"/>
      <w:r w:rsidRPr="00BE7050">
        <w:rPr>
          <w:rFonts w:ascii="Arial" w:eastAsia="Times New Roman" w:hAnsi="Arial" w:cs="Arial"/>
          <w:sz w:val="24"/>
          <w:lang w:eastAsia="en-GB"/>
        </w:rPr>
        <w:t>Passivhaus</w:t>
      </w:r>
      <w:proofErr w:type="spellEnd"/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  <w:r w:rsidR="001B0F8F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159F16AB" w14:textId="10491187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Lean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onstruction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4B7383DA" w14:textId="44594359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851F8C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0B44F6FC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72A83196" w14:textId="2FFB007E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>Since 2014</w:t>
      </w:r>
      <w:r w:rsidR="001B0F8F">
        <w:rPr>
          <w:rFonts w:ascii="Arial" w:eastAsia="Times New Roman" w:hAnsi="Arial" w:cs="Arial"/>
          <w:sz w:val="24"/>
          <w:lang w:eastAsia="en-GB"/>
        </w:rPr>
        <w:t>,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a </w:t>
      </w:r>
      <w:r w:rsidR="00847C67">
        <w:rPr>
          <w:rFonts w:ascii="Arial" w:eastAsia="Times New Roman" w:hAnsi="Arial" w:cs="Arial"/>
          <w:sz w:val="24"/>
          <w:lang w:eastAsia="en-GB"/>
        </w:rPr>
        <w:t>s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ite </w:t>
      </w:r>
      <w:r w:rsidR="00847C67">
        <w:rPr>
          <w:rFonts w:ascii="Arial" w:eastAsia="Times New Roman" w:hAnsi="Arial" w:cs="Arial"/>
          <w:sz w:val="24"/>
          <w:lang w:eastAsia="en-GB"/>
        </w:rPr>
        <w:t>w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aste </w:t>
      </w:r>
      <w:r w:rsidR="00847C67">
        <w:rPr>
          <w:rFonts w:ascii="Arial" w:eastAsia="Times New Roman" w:hAnsi="Arial" w:cs="Arial"/>
          <w:sz w:val="24"/>
          <w:lang w:eastAsia="en-GB"/>
        </w:rPr>
        <w:t>m</w:t>
      </w:r>
      <w:r w:rsidRPr="00DC2269">
        <w:rPr>
          <w:rFonts w:ascii="Arial" w:eastAsia="Times New Roman" w:hAnsi="Arial" w:cs="Arial"/>
          <w:sz w:val="24"/>
          <w:lang w:eastAsia="en-GB"/>
        </w:rPr>
        <w:t>anagement plan is a legal requirement</w:t>
      </w:r>
      <w:r w:rsidR="00C512B9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5742026" w14:textId="180D0EE5" w:rsidR="00CC5F45" w:rsidRPr="00DC2269" w:rsidRDefault="00CC5F45" w:rsidP="00570B02">
      <w:pPr>
        <w:spacing w:after="0" w:line="240" w:lineRule="auto"/>
        <w:ind w:left="720"/>
        <w:textAlignment w:val="baseline"/>
        <w:rPr>
          <w:rFonts w:eastAsia="Times New Roman" w:cs="Arial"/>
          <w:sz w:val="24"/>
          <w:lang w:eastAsia="en-GB"/>
        </w:rPr>
      </w:pPr>
    </w:p>
    <w:p w14:paraId="48012109" w14:textId="4B4EA0B6" w:rsidR="00CC5F45" w:rsidRPr="001822A5" w:rsidRDefault="00CC5F45" w:rsidP="00570B02">
      <w:pPr>
        <w:pStyle w:val="ListParagraph"/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bCs/>
          <w:sz w:val="24"/>
          <w:lang w:eastAsia="en-GB"/>
        </w:rPr>
      </w:pPr>
      <w:r w:rsidRPr="001822A5">
        <w:rPr>
          <w:rFonts w:ascii="Arial" w:eastAsia="Times New Roman" w:hAnsi="Arial" w:cs="Arial"/>
          <w:bCs/>
          <w:sz w:val="24"/>
          <w:lang w:eastAsia="en-GB"/>
        </w:rPr>
        <w:t>True</w:t>
      </w:r>
      <w:r w:rsidR="00851F8C">
        <w:rPr>
          <w:rFonts w:ascii="Arial" w:eastAsia="Times New Roman" w:hAnsi="Arial" w:cs="Arial"/>
          <w:bCs/>
          <w:sz w:val="24"/>
          <w:lang w:eastAsia="en-GB"/>
        </w:rPr>
        <w:t>.</w:t>
      </w:r>
    </w:p>
    <w:p w14:paraId="0BE30A9F" w14:textId="550215F9" w:rsidR="00CC5F45" w:rsidRPr="00570B02" w:rsidRDefault="00CC5F45" w:rsidP="00570B02">
      <w:pPr>
        <w:pStyle w:val="ListParagraph"/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bCs/>
          <w:sz w:val="24"/>
          <w:szCs w:val="24"/>
          <w:lang w:eastAsia="en-GB"/>
        </w:rPr>
      </w:pPr>
      <w:r w:rsidRPr="001822A5">
        <w:rPr>
          <w:rFonts w:ascii="Arial" w:eastAsia="Times New Roman" w:hAnsi="Arial" w:cs="Arial"/>
          <w:bCs/>
          <w:sz w:val="24"/>
          <w:szCs w:val="24"/>
          <w:lang w:eastAsia="en-GB"/>
        </w:rPr>
        <w:t>False</w:t>
      </w:r>
      <w:r w:rsidR="00851F8C">
        <w:rPr>
          <w:rFonts w:ascii="Arial" w:eastAsia="Times New Roman" w:hAnsi="Arial" w:cs="Arial"/>
          <w:bCs/>
          <w:sz w:val="24"/>
          <w:szCs w:val="24"/>
          <w:lang w:eastAsia="en-GB"/>
        </w:rPr>
        <w:t>.</w:t>
      </w:r>
      <w:r w:rsidRPr="001822A5">
        <w:rPr>
          <w:rFonts w:ascii="Arial" w:eastAsia="Times New Roman" w:hAnsi="Arial" w:cs="Arial"/>
          <w:bCs/>
          <w:sz w:val="24"/>
          <w:szCs w:val="24"/>
          <w:lang w:eastAsia="en-GB"/>
        </w:rPr>
        <w:t xml:space="preserve"> </w:t>
      </w:r>
    </w:p>
    <w:p w14:paraId="5BBCE356" w14:textId="45DB2AD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2FAC14E0" w:rsidR="0017439C" w:rsidRPr="00BE7050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With which of the </w:t>
      </w:r>
      <w:r w:rsidR="00E80315">
        <w:rPr>
          <w:rFonts w:ascii="Arial" w:eastAsia="MS PGothic" w:hAnsi="Arial" w:cs="Arial"/>
          <w:color w:val="202124"/>
          <w:kern w:val="24"/>
          <w:sz w:val="24"/>
        </w:rPr>
        <w:t>following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renewable energy systems can you benefit from the </w:t>
      </w:r>
      <w:r w:rsidR="002A65F3">
        <w:rPr>
          <w:rFonts w:ascii="Arial" w:eastAsia="MS PGothic" w:hAnsi="Arial" w:cs="Arial"/>
          <w:color w:val="202124"/>
          <w:kern w:val="24"/>
          <w:sz w:val="24"/>
        </w:rPr>
        <w:t>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overnment</w:t>
      </w:r>
      <w:r w:rsidR="002A65F3">
        <w:rPr>
          <w:rFonts w:ascii="Arial" w:eastAsia="MS PGothic" w:hAnsi="Arial" w:cs="Arial"/>
          <w:color w:val="202124"/>
          <w:kern w:val="24"/>
          <w:sz w:val="24"/>
        </w:rPr>
        <w:t>’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s feed</w:t>
      </w:r>
      <w:r w:rsidR="00E80315">
        <w:rPr>
          <w:rFonts w:ascii="Arial" w:eastAsia="MS PGothic" w:hAnsi="Arial" w:cs="Arial"/>
          <w:color w:val="202124"/>
          <w:kern w:val="24"/>
          <w:sz w:val="24"/>
        </w:rPr>
        <w:t>-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in tariff</w:t>
      </w:r>
      <w:r w:rsidR="00E80315">
        <w:rPr>
          <w:rFonts w:ascii="Arial" w:eastAsia="MS PGothic" w:hAnsi="Arial" w:cs="Arial"/>
          <w:color w:val="202124"/>
          <w:kern w:val="24"/>
          <w:sz w:val="24"/>
        </w:rPr>
        <w:t>?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46D5A734" w14:textId="05BD8AC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kern w:val="24"/>
          <w:sz w:val="24"/>
        </w:rPr>
      </w:pPr>
    </w:p>
    <w:p w14:paraId="53829BF6" w14:textId="551C8BBC" w:rsidR="00CC5F45" w:rsidRPr="00BE7050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Solar PV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31EE991C" w14:textId="43298270" w:rsidR="00CC5F45" w:rsidRPr="00BE7050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Combined </w:t>
      </w:r>
      <w:r w:rsidR="00514AB0" w:rsidRPr="00BE7050">
        <w:rPr>
          <w:rFonts w:ascii="Arial" w:eastAsia="MS PGothic" w:hAnsi="Arial" w:cs="Arial"/>
          <w:kern w:val="24"/>
          <w:sz w:val="24"/>
          <w:szCs w:val="24"/>
        </w:rPr>
        <w:t xml:space="preserve">heat and power 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>(CHP)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</w:p>
    <w:p w14:paraId="03B39329" w14:textId="2A7DE60B" w:rsidR="00CC5F45" w:rsidRPr="00BE7050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Ground </w:t>
      </w:r>
      <w:r w:rsidR="00514AB0" w:rsidRPr="00BE7050">
        <w:rPr>
          <w:rFonts w:ascii="Arial" w:eastAsia="MS PGothic" w:hAnsi="Arial" w:cs="Arial"/>
          <w:kern w:val="24"/>
          <w:sz w:val="24"/>
          <w:szCs w:val="24"/>
        </w:rPr>
        <w:t>source heat pump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="00514AB0"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4556C3FC" w14:textId="77777777" w:rsidR="00BE7050" w:rsidRPr="00DC2269" w:rsidRDefault="00BE7050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0C72416F" w14:textId="42D2EC00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>Nuclear power plants create low carbon electricity</w:t>
      </w:r>
      <w:r w:rsidR="009C7935">
        <w:rPr>
          <w:rFonts w:ascii="Arial" w:eastAsia="MS PGothic" w:hAnsi="Arial" w:cs="Arial"/>
          <w:color w:val="202124"/>
          <w:kern w:val="24"/>
          <w:sz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393F7AD7" w14:textId="061BA953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6E3B8FAB" w14:textId="3AEF084B" w:rsidR="00CC5F45" w:rsidRPr="001822A5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Cs/>
          <w:color w:val="202124"/>
          <w:kern w:val="24"/>
          <w:sz w:val="24"/>
          <w:szCs w:val="24"/>
        </w:rPr>
      </w:pPr>
      <w:r w:rsidRPr="001822A5">
        <w:rPr>
          <w:rFonts w:ascii="Arial" w:eastAsia="MS PGothic" w:hAnsi="Arial" w:cs="Arial"/>
          <w:bCs/>
          <w:kern w:val="24"/>
          <w:sz w:val="24"/>
          <w:szCs w:val="24"/>
        </w:rPr>
        <w:t>True</w:t>
      </w:r>
      <w:r w:rsidR="00851F8C">
        <w:rPr>
          <w:rFonts w:ascii="Arial" w:eastAsia="MS PGothic" w:hAnsi="Arial" w:cs="Arial"/>
          <w:bCs/>
          <w:kern w:val="24"/>
          <w:sz w:val="24"/>
          <w:szCs w:val="24"/>
        </w:rPr>
        <w:t>.</w:t>
      </w:r>
      <w:r w:rsidRPr="001822A5">
        <w:rPr>
          <w:rFonts w:ascii="Arial" w:eastAsia="MS PGothic" w:hAnsi="Arial" w:cs="Arial"/>
          <w:bCs/>
          <w:color w:val="202124"/>
          <w:kern w:val="24"/>
          <w:sz w:val="24"/>
          <w:szCs w:val="24"/>
        </w:rPr>
        <w:t xml:space="preserve"> </w:t>
      </w:r>
    </w:p>
    <w:p w14:paraId="5EBE4AC9" w14:textId="7F1DE5FB" w:rsidR="00CC5F45" w:rsidRPr="00DC2269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851F8C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247B0A26" w14:textId="00CACABC" w:rsidR="0017439C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10A6A" w14:textId="77777777" w:rsidR="00766E5D" w:rsidRDefault="00766E5D">
      <w:pPr>
        <w:spacing w:before="0" w:after="0"/>
      </w:pPr>
      <w:r>
        <w:separator/>
      </w:r>
    </w:p>
  </w:endnote>
  <w:endnote w:type="continuationSeparator" w:id="0">
    <w:p w14:paraId="2EE44AD8" w14:textId="77777777" w:rsidR="00766E5D" w:rsidRDefault="00766E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08E372FD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E7050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165835">
      <w:fldChar w:fldCharType="begin"/>
    </w:r>
    <w:r w:rsidR="00165835">
      <w:instrText xml:space="preserve"> NUMPAGES   \* MERGEFORMAT </w:instrText>
    </w:r>
    <w:r w:rsidR="00165835">
      <w:fldChar w:fldCharType="separate"/>
    </w:r>
    <w:r w:rsidR="00BE7050">
      <w:rPr>
        <w:noProof/>
      </w:rPr>
      <w:t>5</w:t>
    </w:r>
    <w:r w:rsidR="0016583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8751E" w14:textId="77777777" w:rsidR="00766E5D" w:rsidRDefault="00766E5D">
      <w:pPr>
        <w:spacing w:before="0" w:after="0"/>
      </w:pPr>
      <w:r>
        <w:separator/>
      </w:r>
    </w:p>
  </w:footnote>
  <w:footnote w:type="continuationSeparator" w:id="0">
    <w:p w14:paraId="6CEB09E2" w14:textId="77777777" w:rsidR="00766E5D" w:rsidRDefault="00766E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77777777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03B91"/>
    <w:multiLevelType w:val="hybridMultilevel"/>
    <w:tmpl w:val="0C12785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73E28"/>
    <w:multiLevelType w:val="hybridMultilevel"/>
    <w:tmpl w:val="41F48294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F14A22"/>
    <w:multiLevelType w:val="hybridMultilevel"/>
    <w:tmpl w:val="8BAE11F4"/>
    <w:lvl w:ilvl="0" w:tplc="19483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E1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EE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C0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6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4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A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27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2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8790B"/>
    <w:multiLevelType w:val="hybridMultilevel"/>
    <w:tmpl w:val="DF86CF9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C7550"/>
    <w:multiLevelType w:val="hybridMultilevel"/>
    <w:tmpl w:val="18802880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A279C7"/>
    <w:multiLevelType w:val="hybridMultilevel"/>
    <w:tmpl w:val="237A65AA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B4B50"/>
    <w:multiLevelType w:val="hybridMultilevel"/>
    <w:tmpl w:val="522613A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32"/>
  </w:num>
  <w:num w:numId="4">
    <w:abstractNumId w:val="25"/>
  </w:num>
  <w:num w:numId="5">
    <w:abstractNumId w:val="10"/>
  </w:num>
  <w:num w:numId="6">
    <w:abstractNumId w:val="24"/>
  </w:num>
  <w:num w:numId="7">
    <w:abstractNumId w:val="10"/>
  </w:num>
  <w:num w:numId="8">
    <w:abstractNumId w:val="1"/>
  </w:num>
  <w:num w:numId="9">
    <w:abstractNumId w:val="10"/>
    <w:lvlOverride w:ilvl="0">
      <w:startOverride w:val="1"/>
    </w:lvlOverride>
  </w:num>
  <w:num w:numId="10">
    <w:abstractNumId w:val="26"/>
  </w:num>
  <w:num w:numId="11">
    <w:abstractNumId w:val="21"/>
  </w:num>
  <w:num w:numId="12">
    <w:abstractNumId w:val="8"/>
  </w:num>
  <w:num w:numId="13">
    <w:abstractNumId w:val="17"/>
  </w:num>
  <w:num w:numId="14">
    <w:abstractNumId w:val="29"/>
  </w:num>
  <w:num w:numId="15">
    <w:abstractNumId w:val="14"/>
  </w:num>
  <w:num w:numId="16">
    <w:abstractNumId w:val="9"/>
  </w:num>
  <w:num w:numId="17">
    <w:abstractNumId w:val="35"/>
  </w:num>
  <w:num w:numId="18">
    <w:abstractNumId w:val="36"/>
  </w:num>
  <w:num w:numId="19">
    <w:abstractNumId w:val="5"/>
  </w:num>
  <w:num w:numId="20">
    <w:abstractNumId w:val="4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4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0"/>
  </w:num>
  <w:num w:numId="28">
    <w:abstractNumId w:val="12"/>
    <w:lvlOverride w:ilvl="0">
      <w:startOverride w:val="1"/>
    </w:lvlOverride>
  </w:num>
  <w:num w:numId="29">
    <w:abstractNumId w:val="31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"/>
  </w:num>
  <w:num w:numId="37">
    <w:abstractNumId w:val="19"/>
  </w:num>
  <w:num w:numId="38">
    <w:abstractNumId w:val="16"/>
  </w:num>
  <w:num w:numId="39">
    <w:abstractNumId w:val="6"/>
  </w:num>
  <w:num w:numId="40">
    <w:abstractNumId w:val="3"/>
  </w:num>
  <w:num w:numId="41">
    <w:abstractNumId w:val="18"/>
  </w:num>
  <w:num w:numId="42">
    <w:abstractNumId w:val="28"/>
  </w:num>
  <w:num w:numId="43">
    <w:abstractNumId w:val="27"/>
  </w:num>
  <w:num w:numId="44">
    <w:abstractNumId w:val="33"/>
  </w:num>
  <w:num w:numId="45">
    <w:abstractNumId w:val="11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0222"/>
    <w:rsid w:val="00016621"/>
    <w:rsid w:val="00067F51"/>
    <w:rsid w:val="00082C62"/>
    <w:rsid w:val="000A2716"/>
    <w:rsid w:val="000B231F"/>
    <w:rsid w:val="000E194B"/>
    <w:rsid w:val="00110217"/>
    <w:rsid w:val="00152AC3"/>
    <w:rsid w:val="00156AF3"/>
    <w:rsid w:val="00165835"/>
    <w:rsid w:val="0017439C"/>
    <w:rsid w:val="00180ACD"/>
    <w:rsid w:val="001822A5"/>
    <w:rsid w:val="0019491D"/>
    <w:rsid w:val="001B0F8F"/>
    <w:rsid w:val="001C43AC"/>
    <w:rsid w:val="001D148B"/>
    <w:rsid w:val="001F74AD"/>
    <w:rsid w:val="00247C47"/>
    <w:rsid w:val="002A65F3"/>
    <w:rsid w:val="002C45AD"/>
    <w:rsid w:val="002D07A8"/>
    <w:rsid w:val="00305374"/>
    <w:rsid w:val="003405EA"/>
    <w:rsid w:val="00342E9E"/>
    <w:rsid w:val="0035637C"/>
    <w:rsid w:val="003F7F14"/>
    <w:rsid w:val="00404B31"/>
    <w:rsid w:val="00452392"/>
    <w:rsid w:val="00474F67"/>
    <w:rsid w:val="0048500D"/>
    <w:rsid w:val="00496C1F"/>
    <w:rsid w:val="004C1B6F"/>
    <w:rsid w:val="00514AB0"/>
    <w:rsid w:val="00524E1B"/>
    <w:rsid w:val="005415AE"/>
    <w:rsid w:val="00570B02"/>
    <w:rsid w:val="005A625C"/>
    <w:rsid w:val="005B141F"/>
    <w:rsid w:val="00602DD5"/>
    <w:rsid w:val="006124C0"/>
    <w:rsid w:val="006135C0"/>
    <w:rsid w:val="006642FD"/>
    <w:rsid w:val="006807B0"/>
    <w:rsid w:val="006867FE"/>
    <w:rsid w:val="00691B95"/>
    <w:rsid w:val="006B798A"/>
    <w:rsid w:val="006D3AA3"/>
    <w:rsid w:val="006D4994"/>
    <w:rsid w:val="006E1028"/>
    <w:rsid w:val="006E19C2"/>
    <w:rsid w:val="006F7BAF"/>
    <w:rsid w:val="00707ACF"/>
    <w:rsid w:val="007309D2"/>
    <w:rsid w:val="00743839"/>
    <w:rsid w:val="00766E5D"/>
    <w:rsid w:val="007707CF"/>
    <w:rsid w:val="00776CFB"/>
    <w:rsid w:val="007978F3"/>
    <w:rsid w:val="00797FA7"/>
    <w:rsid w:val="007A38F4"/>
    <w:rsid w:val="007F1064"/>
    <w:rsid w:val="0080070D"/>
    <w:rsid w:val="00847C67"/>
    <w:rsid w:val="00851F8C"/>
    <w:rsid w:val="008C1F1C"/>
    <w:rsid w:val="008D47A6"/>
    <w:rsid w:val="008F087B"/>
    <w:rsid w:val="009126CA"/>
    <w:rsid w:val="009318B0"/>
    <w:rsid w:val="009975A0"/>
    <w:rsid w:val="009C5C6E"/>
    <w:rsid w:val="009C6216"/>
    <w:rsid w:val="009C7935"/>
    <w:rsid w:val="009D1DB3"/>
    <w:rsid w:val="009D7FDB"/>
    <w:rsid w:val="00A2454C"/>
    <w:rsid w:val="00A64D99"/>
    <w:rsid w:val="00A84E3A"/>
    <w:rsid w:val="00A902B5"/>
    <w:rsid w:val="00AD179E"/>
    <w:rsid w:val="00AD66D2"/>
    <w:rsid w:val="00AE245C"/>
    <w:rsid w:val="00AE33C0"/>
    <w:rsid w:val="00B054EC"/>
    <w:rsid w:val="00B52844"/>
    <w:rsid w:val="00B55A81"/>
    <w:rsid w:val="00BE2C21"/>
    <w:rsid w:val="00BE7050"/>
    <w:rsid w:val="00C01D20"/>
    <w:rsid w:val="00C01F12"/>
    <w:rsid w:val="00C0677C"/>
    <w:rsid w:val="00C15B11"/>
    <w:rsid w:val="00C202BF"/>
    <w:rsid w:val="00C512B9"/>
    <w:rsid w:val="00C60280"/>
    <w:rsid w:val="00C837D8"/>
    <w:rsid w:val="00C858D7"/>
    <w:rsid w:val="00C92F19"/>
    <w:rsid w:val="00CC5F45"/>
    <w:rsid w:val="00D073BC"/>
    <w:rsid w:val="00D56B82"/>
    <w:rsid w:val="00D76382"/>
    <w:rsid w:val="00DA2485"/>
    <w:rsid w:val="00DC2269"/>
    <w:rsid w:val="00DC5206"/>
    <w:rsid w:val="00DE29A8"/>
    <w:rsid w:val="00E379E9"/>
    <w:rsid w:val="00E80315"/>
    <w:rsid w:val="00EE749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7978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78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78F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78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78F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00BAA-152D-4246-B47A-ADCE32E257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19CDF8-F9DB-406D-907C-1F2AB5B18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107CF0-EED0-4CF9-9F71-BF78418FD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4</TotalTime>
  <Pages>4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42</cp:revision>
  <cp:lastPrinted>2013-05-15T12:05:00Z</cp:lastPrinted>
  <dcterms:created xsi:type="dcterms:W3CDTF">2021-08-02T15:22:00Z</dcterms:created>
  <dcterms:modified xsi:type="dcterms:W3CDTF">2021-09-13T15:02:00Z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