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9AF5" w14:textId="6C393698" w:rsidR="00256B51" w:rsidRPr="00743F5F" w:rsidRDefault="00256B51" w:rsidP="00256B51">
      <w:pPr>
        <w:pStyle w:val="Unittitle"/>
      </w:pPr>
      <w:r>
        <w:t xml:space="preserve">6. </w:t>
      </w:r>
      <w:r w:rsidR="008729BF">
        <w:t>Construction m</w:t>
      </w:r>
      <w:r>
        <w:t>easurement principles</w:t>
      </w:r>
    </w:p>
    <w:p w14:paraId="6EA6D49A" w14:textId="3A6470B8" w:rsidR="00256B51" w:rsidRDefault="00256B51" w:rsidP="00256B51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learner</w:t>
      </w:r>
      <w:r w:rsidRPr="00692A45">
        <w:t>)</w:t>
      </w:r>
    </w:p>
    <w:p w14:paraId="2B54A64A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1A826CB8" w14:textId="77777777" w:rsidR="00256B51" w:rsidRDefault="00256B51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1D67BF31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301E6D3B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A512D4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3742C327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745782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5F1F207F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82E880B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3C25FB04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81BAD4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78D475E7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9BC26B1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12250CE0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26BA62C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temperature of this room?</w:t>
      </w:r>
    </w:p>
    <w:p w14:paraId="66D2B3AF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C442847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floor area of this room?</w:t>
      </w:r>
    </w:p>
    <w:p w14:paraId="1DC9EE42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6C611D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57A8852E" w14:textId="77777777" w:rsidR="004B2D9F" w:rsidRDefault="004B2D9F" w:rsidP="004B2D9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70A287F" w14:textId="77777777" w:rsidR="004B2D9F" w:rsidRDefault="004B2D9F" w:rsidP="004B2D9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2A9D95D7" w14:textId="77777777" w:rsidR="00474F67" w:rsidRDefault="00474F67" w:rsidP="00474F67">
      <w:pPr>
        <w:rPr>
          <w:rFonts w:cs="Arial"/>
          <w:szCs w:val="22"/>
        </w:rPr>
      </w:pPr>
    </w:p>
    <w:p w14:paraId="7A8A240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41EC6" w14:textId="77777777" w:rsidR="006E779E" w:rsidRDefault="006E779E">
      <w:pPr>
        <w:spacing w:before="0" w:after="0"/>
      </w:pPr>
      <w:r>
        <w:separator/>
      </w:r>
    </w:p>
  </w:endnote>
  <w:endnote w:type="continuationSeparator" w:id="0">
    <w:p w14:paraId="00235210" w14:textId="77777777" w:rsidR="006E779E" w:rsidRDefault="006E77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BCD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B26BF" wp14:editId="069A42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C12392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7E50E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B2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5C12392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7E50E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FED580" wp14:editId="595179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779E">
      <w:fldChar w:fldCharType="begin"/>
    </w:r>
    <w:r w:rsidR="006E779E">
      <w:instrText xml:space="preserve"> NUMPAGES   \* MERGEFORMAT </w:instrText>
    </w:r>
    <w:r w:rsidR="006E779E">
      <w:fldChar w:fldCharType="separate"/>
    </w:r>
    <w:r w:rsidR="00F03E33">
      <w:t>1</w:t>
    </w:r>
    <w:r w:rsidR="006E779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BEFE3" w14:textId="77777777" w:rsidR="006E779E" w:rsidRDefault="006E779E">
      <w:pPr>
        <w:spacing w:before="0" w:after="0"/>
      </w:pPr>
      <w:r>
        <w:separator/>
      </w:r>
    </w:p>
  </w:footnote>
  <w:footnote w:type="continuationSeparator" w:id="0">
    <w:p w14:paraId="17E44E61" w14:textId="77777777" w:rsidR="006E779E" w:rsidRDefault="006E77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3448B" w14:textId="77777777" w:rsidR="000E7BF4" w:rsidRPr="00C60280" w:rsidRDefault="000E7BF4" w:rsidP="000E7BF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73BB227F" wp14:editId="6D276AA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3197C1D" w14:textId="77777777" w:rsidR="000E7BF4" w:rsidRPr="00F03E33" w:rsidRDefault="000E7BF4" w:rsidP="000E7B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C338713" wp14:editId="7FD1A7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4D8D5D5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15E0206" w14:textId="7162E8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5CB"/>
    <w:multiLevelType w:val="multilevel"/>
    <w:tmpl w:val="C1A44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B51"/>
    <w:rsid w:val="00002DC1"/>
    <w:rsid w:val="000033BD"/>
    <w:rsid w:val="0007243A"/>
    <w:rsid w:val="00082C62"/>
    <w:rsid w:val="000B231F"/>
    <w:rsid w:val="000C1804"/>
    <w:rsid w:val="000E194B"/>
    <w:rsid w:val="000E7BF4"/>
    <w:rsid w:val="00110217"/>
    <w:rsid w:val="00152AC3"/>
    <w:rsid w:val="00156AF3"/>
    <w:rsid w:val="0019491D"/>
    <w:rsid w:val="001F74AD"/>
    <w:rsid w:val="00256B51"/>
    <w:rsid w:val="002D07A8"/>
    <w:rsid w:val="003405EA"/>
    <w:rsid w:val="003812E0"/>
    <w:rsid w:val="003916EC"/>
    <w:rsid w:val="003F7F14"/>
    <w:rsid w:val="00404B31"/>
    <w:rsid w:val="00474F67"/>
    <w:rsid w:val="0048500D"/>
    <w:rsid w:val="004B2D9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779E"/>
    <w:rsid w:val="006F7BAF"/>
    <w:rsid w:val="00797FA7"/>
    <w:rsid w:val="00844E1B"/>
    <w:rsid w:val="008729BF"/>
    <w:rsid w:val="008C1F1C"/>
    <w:rsid w:val="008D47A6"/>
    <w:rsid w:val="009975A0"/>
    <w:rsid w:val="009C5C6E"/>
    <w:rsid w:val="009D6E4B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6F6D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57AF"/>
  <w15:docId w15:val="{99AB388D-D8D9-4A40-A557-8E31903E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8CA5B8-B086-487B-8A7C-2C2AF084D3F8}"/>
</file>

<file path=customXml/itemProps2.xml><?xml version="1.0" encoding="utf-8"?>
<ds:datastoreItem xmlns:ds="http://schemas.openxmlformats.org/officeDocument/2006/customXml" ds:itemID="{A893FFE9-E7FE-463C-9C65-665D802EED05}"/>
</file>

<file path=customXml/itemProps3.xml><?xml version="1.0" encoding="utf-8"?>
<ds:datastoreItem xmlns:ds="http://schemas.openxmlformats.org/officeDocument/2006/customXml" ds:itemID="{935890CA-7FAA-49D2-8629-983978F9E9D1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2021-06-11T13:36:00Z</dcterms:created>
  <dcterms:modified xsi:type="dcterms:W3CDTF">2021-06-25T08:06:00Z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