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4F371" w14:textId="5D7526EA" w:rsidR="00474F67" w:rsidRPr="00692A45" w:rsidRDefault="000B0434" w:rsidP="000B0434">
      <w:pPr>
        <w:pStyle w:val="Unittitle"/>
      </w:pPr>
      <w:r>
        <w:t xml:space="preserve">6. </w:t>
      </w:r>
      <w:r w:rsidR="00F2016F">
        <w:t>Construction m</w:t>
      </w:r>
      <w:r>
        <w:t>easurement principles</w:t>
      </w:r>
      <w:r w:rsidR="00474F67" w:rsidRPr="00692A45">
        <w:t xml:space="preserve"> </w:t>
      </w:r>
    </w:p>
    <w:p w14:paraId="669A33D6" w14:textId="03D9F5B9" w:rsidR="000B0434" w:rsidRDefault="000B0434" w:rsidP="000B0434">
      <w:pPr>
        <w:pStyle w:val="Heading1"/>
      </w:pPr>
      <w:r>
        <w:t xml:space="preserve">Worksheet 2: Standard units of measurement and measurement techniques </w:t>
      </w:r>
      <w:r w:rsidRPr="00692A45">
        <w:t>(</w:t>
      </w:r>
      <w:r>
        <w:t>tutor</w:t>
      </w:r>
      <w:r w:rsidRPr="00692A45">
        <w:t>)</w:t>
      </w:r>
    </w:p>
    <w:p w14:paraId="5DBC1950" w14:textId="77777777" w:rsidR="00D311F3" w:rsidRDefault="00D311F3" w:rsidP="00D311F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color w:val="000000"/>
          <w:szCs w:val="22"/>
        </w:rPr>
      </w:pPr>
      <w:r>
        <w:rPr>
          <w:color w:val="000000"/>
          <w:szCs w:val="22"/>
        </w:rPr>
        <w:t>Do not overthink your answers. No answer is incorrect, they are YOUR answers.</w:t>
      </w:r>
    </w:p>
    <w:p w14:paraId="1424030F" w14:textId="77777777" w:rsidR="00D311F3" w:rsidRDefault="00D311F3" w:rsidP="00D311F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color w:val="000000"/>
          <w:szCs w:val="22"/>
        </w:rPr>
      </w:pPr>
    </w:p>
    <w:p w14:paraId="449606A1" w14:textId="77777777" w:rsidR="00D311F3" w:rsidRDefault="00D311F3" w:rsidP="00D311F3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tall are you?</w:t>
      </w:r>
    </w:p>
    <w:p w14:paraId="4A892076" w14:textId="77777777" w:rsidR="00D311F3" w:rsidRDefault="00D311F3" w:rsidP="00D311F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09AF1DC5" w14:textId="77777777" w:rsidR="00D311F3" w:rsidRDefault="00D311F3" w:rsidP="00D311F3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much do you weigh?</w:t>
      </w:r>
    </w:p>
    <w:p w14:paraId="1E15CC4F" w14:textId="77777777" w:rsidR="00D311F3" w:rsidRDefault="00D311F3" w:rsidP="00D311F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454BBFF3" w14:textId="77777777" w:rsidR="00D311F3" w:rsidRDefault="00D311F3" w:rsidP="00D311F3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far did you travel to get here today?</w:t>
      </w:r>
    </w:p>
    <w:p w14:paraId="060FB189" w14:textId="77777777" w:rsidR="00D311F3" w:rsidRDefault="00D311F3" w:rsidP="00D311F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231A8999" w14:textId="77777777" w:rsidR="00D311F3" w:rsidRDefault="00D311F3" w:rsidP="00D311F3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long did it take you to get here today?</w:t>
      </w:r>
    </w:p>
    <w:p w14:paraId="4C1D683B" w14:textId="77777777" w:rsidR="00D311F3" w:rsidRDefault="00D311F3" w:rsidP="00D311F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1F347B5F" w14:textId="77777777" w:rsidR="00D311F3" w:rsidRDefault="00D311F3" w:rsidP="00D311F3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What is the speed limit for cars on a motorway?</w:t>
      </w:r>
    </w:p>
    <w:p w14:paraId="3B6DC07B" w14:textId="77777777" w:rsidR="00D311F3" w:rsidRDefault="00D311F3" w:rsidP="00D311F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7C7E07C5" w14:textId="77777777" w:rsidR="00D311F3" w:rsidRDefault="00D311F3" w:rsidP="00D311F3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wide is an A4 sheet of paper?</w:t>
      </w:r>
    </w:p>
    <w:p w14:paraId="09FD0FA6" w14:textId="77777777" w:rsidR="00D311F3" w:rsidRDefault="00D311F3" w:rsidP="00D311F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4C4E092D" w14:textId="77777777" w:rsidR="00D311F3" w:rsidRDefault="00D311F3" w:rsidP="00D311F3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What is the temperature of this room?</w:t>
      </w:r>
    </w:p>
    <w:p w14:paraId="68C2F430" w14:textId="77777777" w:rsidR="00D311F3" w:rsidRDefault="00D311F3" w:rsidP="00D311F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1A1EC469" w14:textId="77777777" w:rsidR="00D311F3" w:rsidRDefault="00D311F3" w:rsidP="00D311F3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What is the floor area of this room?</w:t>
      </w:r>
    </w:p>
    <w:p w14:paraId="2961A3FF" w14:textId="77777777" w:rsidR="00D311F3" w:rsidRDefault="00D311F3" w:rsidP="00D311F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21DD3BCA" w14:textId="77777777" w:rsidR="00D311F3" w:rsidRDefault="00D311F3" w:rsidP="00D311F3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What is the volume of an average family car fuel tank?</w:t>
      </w:r>
    </w:p>
    <w:p w14:paraId="3F4B792B" w14:textId="77777777" w:rsidR="00D311F3" w:rsidRDefault="00D311F3" w:rsidP="00D311F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4D7436B8" w14:textId="77777777" w:rsidR="00D311F3" w:rsidRDefault="00D311F3" w:rsidP="00D311F3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bookmarkStart w:id="0" w:name="_heading=h.gjdgxs" w:colFirst="0" w:colLast="0"/>
      <w:bookmarkEnd w:id="0"/>
      <w:r>
        <w:t>What is the size of the desk you are sat at?</w:t>
      </w:r>
    </w:p>
    <w:p w14:paraId="7E641159" w14:textId="77777777" w:rsidR="00D311F3" w:rsidRDefault="00D311F3" w:rsidP="00D311F3">
      <w:pPr>
        <w:pStyle w:val="ListParagraph"/>
      </w:pPr>
    </w:p>
    <w:p w14:paraId="5FFA81BC" w14:textId="24E848AD" w:rsidR="00D311F3" w:rsidRPr="00E007F3" w:rsidRDefault="00D311F3" w:rsidP="00D311F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color w:val="FF0000"/>
        </w:rPr>
      </w:pPr>
      <w:r w:rsidRPr="00E007F3">
        <w:rPr>
          <w:color w:val="FF0000"/>
        </w:rPr>
        <w:t>Learners will include a wide vari</w:t>
      </w:r>
      <w:r>
        <w:rPr>
          <w:color w:val="FF0000"/>
        </w:rPr>
        <w:t>ety</w:t>
      </w:r>
      <w:r w:rsidRPr="00E007F3">
        <w:rPr>
          <w:color w:val="FF0000"/>
        </w:rPr>
        <w:t xml:space="preserve"> of answers. Tutor can allow students to measure or can ask them to estimate</w:t>
      </w:r>
      <w:r>
        <w:rPr>
          <w:color w:val="FF0000"/>
        </w:rPr>
        <w:t>.</w:t>
      </w:r>
      <w:r w:rsidRPr="00E007F3">
        <w:rPr>
          <w:color w:val="FF0000"/>
        </w:rPr>
        <w:t xml:space="preserve"> </w:t>
      </w:r>
      <w:r>
        <w:rPr>
          <w:color w:val="FF0000"/>
        </w:rPr>
        <w:t xml:space="preserve">Learners </w:t>
      </w:r>
      <w:r w:rsidRPr="00E007F3">
        <w:rPr>
          <w:color w:val="FF0000"/>
        </w:rPr>
        <w:t xml:space="preserve">should work individually. At the end of the exercise, </w:t>
      </w:r>
      <w:r>
        <w:rPr>
          <w:color w:val="FF0000"/>
        </w:rPr>
        <w:t>tutor</w:t>
      </w:r>
      <w:r w:rsidRPr="00E007F3">
        <w:rPr>
          <w:color w:val="FF0000"/>
        </w:rPr>
        <w:t xml:space="preserve"> should ask students to compare their answers and discuss which units of measurement </w:t>
      </w:r>
      <w:r>
        <w:rPr>
          <w:color w:val="FF0000"/>
        </w:rPr>
        <w:t>they</w:t>
      </w:r>
      <w:r w:rsidRPr="00E007F3">
        <w:rPr>
          <w:color w:val="FF0000"/>
        </w:rPr>
        <w:t xml:space="preserve"> used</w:t>
      </w:r>
      <w:r>
        <w:rPr>
          <w:color w:val="FF0000"/>
        </w:rPr>
        <w:t>:</w:t>
      </w:r>
      <w:r w:rsidRPr="00E007F3">
        <w:rPr>
          <w:color w:val="FF0000"/>
        </w:rPr>
        <w:t xml:space="preserve"> feet and inches, centimetres, minutes, hours, Fahrenheit or Celsius, etc. Discuss the </w:t>
      </w:r>
      <w:r w:rsidR="00F2016F">
        <w:rPr>
          <w:color w:val="FF0000"/>
        </w:rPr>
        <w:t xml:space="preserve">onsite </w:t>
      </w:r>
      <w:r w:rsidRPr="00E007F3">
        <w:rPr>
          <w:color w:val="FF0000"/>
        </w:rPr>
        <w:t xml:space="preserve">implications of different operatives or trades working in different units of measurement. </w:t>
      </w:r>
    </w:p>
    <w:p w14:paraId="37EF3674" w14:textId="77777777" w:rsidR="00474F67" w:rsidRDefault="00474F67" w:rsidP="00474F67">
      <w:pPr>
        <w:rPr>
          <w:rFonts w:cs="Arial"/>
          <w:szCs w:val="22"/>
        </w:rPr>
      </w:pPr>
    </w:p>
    <w:p w14:paraId="6F08DB07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8194B" w14:textId="77777777" w:rsidR="00EA7D4A" w:rsidRDefault="00EA7D4A">
      <w:pPr>
        <w:spacing w:before="0" w:after="0"/>
      </w:pPr>
      <w:r>
        <w:separator/>
      </w:r>
    </w:p>
  </w:endnote>
  <w:endnote w:type="continuationSeparator" w:id="0">
    <w:p w14:paraId="24D77D1A" w14:textId="77777777" w:rsidR="00EA7D4A" w:rsidRDefault="00EA7D4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E87CA" w14:textId="77777777" w:rsidR="00F80E91" w:rsidRDefault="00F80E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A256A" w14:textId="4559C1A4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E77F6CC" wp14:editId="7D963D40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F80E91">
      <w:t xml:space="preserve">          </w:t>
    </w:r>
    <w:r w:rsidR="00F80E91" w:rsidRPr="00F80E91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EB613" w14:textId="77777777" w:rsidR="00F80E91" w:rsidRDefault="00F80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7B08E" w14:textId="77777777" w:rsidR="00EA7D4A" w:rsidRDefault="00EA7D4A">
      <w:pPr>
        <w:spacing w:before="0" w:after="0"/>
      </w:pPr>
      <w:r>
        <w:separator/>
      </w:r>
    </w:p>
  </w:footnote>
  <w:footnote w:type="continuationSeparator" w:id="0">
    <w:p w14:paraId="4547409D" w14:textId="77777777" w:rsidR="00EA7D4A" w:rsidRDefault="00EA7D4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EF917" w14:textId="77777777" w:rsidR="00F80E91" w:rsidRDefault="00F80E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5D9B0" w14:textId="77777777" w:rsidR="007A5224" w:rsidRPr="00C60280" w:rsidRDefault="007A5224" w:rsidP="007A5224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1824" behindDoc="0" locked="0" layoutInCell="1" allowOverlap="1" wp14:anchorId="311662E4" wp14:editId="42DC87AA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C60280">
      <w:rPr>
        <w:rFonts w:cs="Arial"/>
        <w:noProof/>
        <w:sz w:val="24"/>
      </w:rPr>
      <w:t>fication in</w:t>
    </w:r>
    <w:r w:rsidRPr="00C60280">
      <w:rPr>
        <w:sz w:val="24"/>
      </w:rPr>
      <w:t xml:space="preserve"> </w:t>
    </w:r>
    <w:r>
      <w:rPr>
        <w:sz w:val="24"/>
      </w:rPr>
      <w:tab/>
    </w:r>
    <w:r w:rsidRPr="00C60280">
      <w:rPr>
        <w:sz w:val="24"/>
      </w:rPr>
      <w:br/>
    </w:r>
    <w:r w:rsidRPr="00C60280">
      <w:rPr>
        <w:b/>
        <w:bCs/>
        <w:sz w:val="24"/>
      </w:rPr>
      <w:t>Construction: Onsite Construction (Level 3)</w:t>
    </w:r>
  </w:p>
  <w:p w14:paraId="4B6D099B" w14:textId="77777777" w:rsidR="007A5224" w:rsidRPr="00F03E33" w:rsidRDefault="007A5224" w:rsidP="007A522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800" behindDoc="0" locked="1" layoutInCell="1" allowOverlap="1" wp14:anchorId="214D5F80" wp14:editId="305563B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3F8E46F" id="Straight Connector 11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" strokecolor="#5b9bd5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0B75CE4F" w14:textId="56E1D504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4607D" w14:textId="77777777" w:rsidR="00F80E91" w:rsidRDefault="00F80E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DB4A84"/>
    <w:multiLevelType w:val="multilevel"/>
    <w:tmpl w:val="DEBA09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434"/>
    <w:rsid w:val="000033BD"/>
    <w:rsid w:val="0006059A"/>
    <w:rsid w:val="00082C62"/>
    <w:rsid w:val="000B0434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07D8D"/>
    <w:rsid w:val="003127FD"/>
    <w:rsid w:val="003405EA"/>
    <w:rsid w:val="00355400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A5224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311F3"/>
    <w:rsid w:val="00D56B82"/>
    <w:rsid w:val="00DA2485"/>
    <w:rsid w:val="00DE29A8"/>
    <w:rsid w:val="00EA7D4A"/>
    <w:rsid w:val="00F03E33"/>
    <w:rsid w:val="00F15749"/>
    <w:rsid w:val="00F2016F"/>
    <w:rsid w:val="00F400DD"/>
    <w:rsid w:val="00F80E91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F904E5F"/>
  <w15:docId w15:val="{489F7023-3C2C-4FA4-86C6-89D64D36F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B0434"/>
    <w:pPr>
      <w:ind w:left="720"/>
      <w:contextualSpacing/>
    </w:pPr>
    <w:rPr>
      <w:rFonts w:eastAsia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61DD13-7FAE-4931-BA2B-28804981B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8FE223-4F17-427A-98BF-C5C75A62EA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14DECE-0246-4145-A07B-955B04BCD3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2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6</cp:revision>
  <cp:lastPrinted>2013-05-15T12:05:00Z</cp:lastPrinted>
  <dcterms:created xsi:type="dcterms:W3CDTF">2021-06-11T13:38:00Z</dcterms:created>
  <dcterms:modified xsi:type="dcterms:W3CDTF">2021-08-02T12:08:00Z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