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230E" w14:textId="6A8BA572" w:rsidR="0001689C" w:rsidRDefault="0001689C" w:rsidP="0001689C">
      <w:pPr>
        <w:pStyle w:val="Unittitle"/>
      </w:pPr>
      <w:r>
        <w:t xml:space="preserve">6. </w:t>
      </w:r>
      <w:r w:rsidR="009E1F51">
        <w:t>Construction m</w:t>
      </w:r>
      <w:r>
        <w:t>easurement principles</w:t>
      </w:r>
    </w:p>
    <w:p w14:paraId="0A56F0AA" w14:textId="46593FA3" w:rsidR="00FC7509" w:rsidRPr="00743F5F" w:rsidRDefault="00FC7509" w:rsidP="00FC7509">
      <w:pPr>
        <w:pStyle w:val="Heading1"/>
      </w:pPr>
      <w:r>
        <w:t>Worksheet 3: Estimation (tutor)</w:t>
      </w:r>
    </w:p>
    <w:p w14:paraId="4A02F97A" w14:textId="77777777" w:rsidR="00863715" w:rsidRDefault="00863715" w:rsidP="00863715">
      <w:r>
        <w:t>Select 3 items/objects to estimate the size (these may be selected by your tutor).</w:t>
      </w:r>
    </w:p>
    <w:p w14:paraId="6F299030" w14:textId="77777777" w:rsidR="00863715" w:rsidRDefault="00863715" w:rsidP="00863715"/>
    <w:p w14:paraId="288D7D98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5718094F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029F46A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</w:t>
      </w:r>
      <w:proofErr w:type="gramStart"/>
      <w:r>
        <w:rPr>
          <w:color w:val="000000"/>
          <w:szCs w:val="22"/>
        </w:rPr>
        <w:t>…..</w:t>
      </w:r>
      <w:proofErr w:type="gramEnd"/>
    </w:p>
    <w:p w14:paraId="749262BE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2EE303DE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56182467" w14:textId="77777777" w:rsidR="00863715" w:rsidRDefault="00863715" w:rsidP="00863715"/>
    <w:p w14:paraId="77396B91" w14:textId="77777777" w:rsidR="00863715" w:rsidRDefault="00863715" w:rsidP="00863715">
      <w:r>
        <w:t>Estimate the dimensions of these objects.</w:t>
      </w:r>
    </w:p>
    <w:p w14:paraId="70E085F2" w14:textId="77777777" w:rsidR="00863715" w:rsidRDefault="00863715" w:rsidP="00863715"/>
    <w:p w14:paraId="707F80E2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66805490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6438F8E5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</w:t>
      </w:r>
      <w:proofErr w:type="gramStart"/>
      <w:r>
        <w:rPr>
          <w:color w:val="000000"/>
          <w:szCs w:val="22"/>
        </w:rPr>
        <w:t>…..</w:t>
      </w:r>
      <w:proofErr w:type="gramEnd"/>
    </w:p>
    <w:p w14:paraId="78B14833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42BB2A8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5B71A0AF" w14:textId="77777777" w:rsidR="00863715" w:rsidRDefault="00863715" w:rsidP="00863715"/>
    <w:p w14:paraId="312E489F" w14:textId="77777777" w:rsidR="00863715" w:rsidRDefault="00863715" w:rsidP="00863715">
      <w:r>
        <w:t>Measure the objects and record the actual sizes here.</w:t>
      </w:r>
    </w:p>
    <w:p w14:paraId="57A4B694" w14:textId="77777777" w:rsidR="00863715" w:rsidRDefault="00863715" w:rsidP="00863715"/>
    <w:p w14:paraId="64FD3C28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61F9B60D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3CA03AA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</w:t>
      </w:r>
      <w:proofErr w:type="gramStart"/>
      <w:r>
        <w:rPr>
          <w:color w:val="000000"/>
          <w:szCs w:val="22"/>
        </w:rPr>
        <w:t>…..</w:t>
      </w:r>
      <w:proofErr w:type="gramEnd"/>
    </w:p>
    <w:p w14:paraId="37FB5CA9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11E994F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DEC4457" w14:textId="77777777" w:rsidR="00863715" w:rsidRDefault="00863715" w:rsidP="00863715"/>
    <w:p w14:paraId="7C0692DF" w14:textId="77777777" w:rsidR="00863715" w:rsidRDefault="00863715" w:rsidP="00863715">
      <w:r>
        <w:t>Calculate the percentage error in your estimation (you may need to record this separately).</w:t>
      </w:r>
    </w:p>
    <w:p w14:paraId="233D69FA" w14:textId="77777777" w:rsidR="00863715" w:rsidRDefault="00863715" w:rsidP="00863715"/>
    <w:p w14:paraId="06176421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4A690454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39D7E927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</w:t>
      </w:r>
      <w:proofErr w:type="gramStart"/>
      <w:r>
        <w:rPr>
          <w:color w:val="000000"/>
          <w:szCs w:val="22"/>
        </w:rPr>
        <w:t>…..</w:t>
      </w:r>
      <w:proofErr w:type="gramEnd"/>
    </w:p>
    <w:p w14:paraId="2B184075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C6D8053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6FE0D65A" w14:textId="77777777" w:rsidR="00863715" w:rsidRPr="00170241" w:rsidRDefault="00863715" w:rsidP="00863715">
      <w:pPr>
        <w:rPr>
          <w:color w:val="FF0000"/>
        </w:rPr>
      </w:pPr>
      <w:bookmarkStart w:id="0" w:name="_heading=h.gjdgxs" w:colFirst="0" w:colLast="0"/>
      <w:bookmarkEnd w:id="0"/>
      <w:r w:rsidRPr="00170241">
        <w:rPr>
          <w:color w:val="FF0000"/>
        </w:rPr>
        <w:t>Learners will provide a variety of answers to this activity. Use the activity to highlight the benefits and risks of estimation.</w:t>
      </w:r>
    </w:p>
    <w:p w14:paraId="2BCCC520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14A800D" w14:textId="77777777" w:rsidR="006E1028" w:rsidRDefault="006E1028" w:rsidP="0001689C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B8287" w14:textId="77777777" w:rsidR="00DD498E" w:rsidRDefault="00DD498E">
      <w:pPr>
        <w:spacing w:before="0" w:after="0"/>
      </w:pPr>
      <w:r>
        <w:separator/>
      </w:r>
    </w:p>
  </w:endnote>
  <w:endnote w:type="continuationSeparator" w:id="0">
    <w:p w14:paraId="2CBBE8C0" w14:textId="77777777" w:rsidR="00DD498E" w:rsidRDefault="00DD49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C61B6" w14:textId="77777777" w:rsidR="000A0412" w:rsidRDefault="000A04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3F65" w14:textId="7B5B6787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938C77D" wp14:editId="2800D37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57470">
      <w:fldChar w:fldCharType="begin"/>
    </w:r>
    <w:r w:rsidR="00057470">
      <w:instrText xml:space="preserve"> NUMPAGES   \* MERGEFORMAT </w:instrText>
    </w:r>
    <w:r w:rsidR="00057470">
      <w:fldChar w:fldCharType="separate"/>
    </w:r>
    <w:r w:rsidR="00F03E33">
      <w:t>1</w:t>
    </w:r>
    <w:r w:rsidR="00057470">
      <w:fldChar w:fldCharType="end"/>
    </w:r>
    <w:r w:rsidR="00057470">
      <w:t xml:space="preserve">          </w:t>
    </w:r>
    <w:r w:rsidR="00057470" w:rsidRPr="00057470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FFAB" w14:textId="77777777" w:rsidR="000A0412" w:rsidRDefault="000A04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B1B54" w14:textId="77777777" w:rsidR="00DD498E" w:rsidRDefault="00DD498E">
      <w:pPr>
        <w:spacing w:before="0" w:after="0"/>
      </w:pPr>
      <w:r>
        <w:separator/>
      </w:r>
    </w:p>
  </w:footnote>
  <w:footnote w:type="continuationSeparator" w:id="0">
    <w:p w14:paraId="048B00E7" w14:textId="77777777" w:rsidR="00DD498E" w:rsidRDefault="00DD49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DBA7" w14:textId="77777777" w:rsidR="000A0412" w:rsidRDefault="000A04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251B" w14:textId="77777777" w:rsidR="000A0412" w:rsidRPr="00C60280" w:rsidRDefault="000A0412" w:rsidP="000A041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1824" behindDoc="0" locked="0" layoutInCell="1" allowOverlap="1" wp14:anchorId="450F1115" wp14:editId="6E0F3F3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151E4378" w14:textId="77777777" w:rsidR="000A0412" w:rsidRPr="00F03E33" w:rsidRDefault="000A0412" w:rsidP="000A041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59F868EF" wp14:editId="29DE77C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17C54A" id="Straight Connector 1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B6241BF" w14:textId="0FF162D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964E" w14:textId="77777777" w:rsidR="000A0412" w:rsidRDefault="000A04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89C"/>
    <w:rsid w:val="000033BD"/>
    <w:rsid w:val="0001689C"/>
    <w:rsid w:val="00057470"/>
    <w:rsid w:val="0006059A"/>
    <w:rsid w:val="00082C62"/>
    <w:rsid w:val="000A041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61F1D"/>
    <w:rsid w:val="003E7F4D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63715"/>
    <w:rsid w:val="008C1F1C"/>
    <w:rsid w:val="009975A0"/>
    <w:rsid w:val="009A2CD2"/>
    <w:rsid w:val="009C5C6E"/>
    <w:rsid w:val="009E1F51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E7AC0"/>
    <w:rsid w:val="00D073BC"/>
    <w:rsid w:val="00D56B82"/>
    <w:rsid w:val="00DA2485"/>
    <w:rsid w:val="00DD498E"/>
    <w:rsid w:val="00DE29A8"/>
    <w:rsid w:val="00F03E33"/>
    <w:rsid w:val="00F15749"/>
    <w:rsid w:val="00FC750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595A45C"/>
  <w15:docId w15:val="{EAE0F1F9-3F2E-4118-A061-23041488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6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C2C0E-85EF-4D2C-AE34-614560B5C9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F0A4A9-292F-4FE2-B06F-FD1395BC6E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7F187-C0E8-433C-8764-3774DD2D5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2021-06-11T13:41:00Z</dcterms:created>
  <dcterms:modified xsi:type="dcterms:W3CDTF">2021-08-02T12:10:00Z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