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60A7" w14:textId="5A6D3CEC" w:rsidR="00472BC9" w:rsidRPr="00743F5F" w:rsidRDefault="00472BC9" w:rsidP="00472BC9">
      <w:pPr>
        <w:pStyle w:val="Unittitle"/>
      </w:pPr>
      <w:r>
        <w:t xml:space="preserve">6. </w:t>
      </w:r>
      <w:r w:rsidR="004069E7">
        <w:t>Construction m</w:t>
      </w:r>
      <w:r>
        <w:t>easurement principles</w:t>
      </w:r>
    </w:p>
    <w:p w14:paraId="4ACA5D08" w14:textId="64E624BB" w:rsidR="00472BC9" w:rsidRDefault="00472BC9">
      <w:pPr>
        <w:pStyle w:val="Heading1"/>
      </w:pPr>
      <w:r>
        <w:t>Worksheet 5: Scales</w:t>
      </w:r>
      <w:r w:rsidR="00B910C2">
        <w:t xml:space="preserve"> (ii)</w:t>
      </w:r>
      <w:r w:rsidRPr="00692A45">
        <w:t xml:space="preserve"> (</w:t>
      </w:r>
      <w:r>
        <w:t>tutor</w:t>
      </w:r>
      <w:r w:rsidRPr="00692A45">
        <w:t>)</w:t>
      </w:r>
    </w:p>
    <w:p w14:paraId="1297A139" w14:textId="77777777" w:rsidR="00B910C2" w:rsidRPr="00D91A1A" w:rsidRDefault="00B910C2" w:rsidP="00B910C2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A sports field is measured at 175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x 85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, what scale would you use to represent this and what size would the drawing be?   </w:t>
      </w:r>
    </w:p>
    <w:p w14:paraId="5E10D27C" w14:textId="77777777" w:rsidR="00B910C2" w:rsidRPr="00D91A1A" w:rsidRDefault="00B910C2" w:rsidP="00B910C2">
      <w:pPr>
        <w:pStyle w:val="Heading1"/>
        <w:ind w:left="930"/>
        <w:rPr>
          <w:rFonts w:eastAsia="Arial"/>
          <w:b w:val="0"/>
          <w:bCs w:val="0"/>
          <w:color w:val="000000"/>
          <w:sz w:val="24"/>
        </w:rPr>
      </w:pPr>
      <w:r w:rsidRPr="00D91A1A">
        <w:rPr>
          <w:b w:val="0"/>
          <w:bCs w:val="0"/>
          <w:color w:val="FF0000"/>
          <w:sz w:val="24"/>
        </w:rPr>
        <w:t>1:500</w:t>
      </w:r>
      <w:r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35cm x 35</w:t>
      </w:r>
      <w:proofErr w:type="gramStart"/>
      <w:r w:rsidRPr="00D91A1A">
        <w:rPr>
          <w:b w:val="0"/>
          <w:bCs w:val="0"/>
          <w:color w:val="FF0000"/>
          <w:sz w:val="24"/>
        </w:rPr>
        <w:t xml:space="preserve">cm  </w:t>
      </w:r>
      <w:r>
        <w:rPr>
          <w:b w:val="0"/>
          <w:bCs w:val="0"/>
          <w:color w:val="FF0000"/>
          <w:sz w:val="24"/>
        </w:rPr>
        <w:tab/>
      </w:r>
      <w:proofErr w:type="gramEnd"/>
      <w:r w:rsidRPr="00D91A1A">
        <w:rPr>
          <w:b w:val="0"/>
          <w:bCs w:val="0"/>
          <w:color w:val="FF0000"/>
          <w:sz w:val="24"/>
        </w:rPr>
        <w:t>A3</w:t>
      </w:r>
    </w:p>
    <w:p w14:paraId="4667C387" w14:textId="77777777" w:rsidR="00B910C2" w:rsidRPr="00D91A1A" w:rsidRDefault="00B910C2" w:rsidP="00B910C2">
      <w:pPr>
        <w:rPr>
          <w:sz w:val="24"/>
        </w:rPr>
      </w:pPr>
    </w:p>
    <w:p w14:paraId="15C4DBC6" w14:textId="77777777" w:rsidR="00B910C2" w:rsidRPr="00D91A1A" w:rsidRDefault="00B910C2" w:rsidP="00B910C2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3C300A94" w14:textId="77777777" w:rsidR="00B910C2" w:rsidRPr="00D91A1A" w:rsidRDefault="00B910C2" w:rsidP="00B910C2">
      <w:pPr>
        <w:pStyle w:val="Heading1"/>
        <w:ind w:left="930"/>
        <w:rPr>
          <w:rFonts w:eastAsia="Arial"/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>3.6m x 2.8m</w:t>
      </w:r>
    </w:p>
    <w:p w14:paraId="1A12ACD4" w14:textId="77777777" w:rsidR="00B910C2" w:rsidRPr="00D91A1A" w:rsidRDefault="00B910C2" w:rsidP="00B910C2">
      <w:pPr>
        <w:rPr>
          <w:sz w:val="24"/>
        </w:rPr>
      </w:pPr>
    </w:p>
    <w:p w14:paraId="597D0B6B" w14:textId="77777777" w:rsidR="00B910C2" w:rsidRPr="00D91A1A" w:rsidRDefault="00B910C2" w:rsidP="00B910C2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 xml:space="preserve">A socket outlet is fitted at </w:t>
      </w:r>
      <w:proofErr w:type="gramStart"/>
      <w:r w:rsidRPr="00D91A1A">
        <w:rPr>
          <w:rFonts w:eastAsia="Arial"/>
          <w:b w:val="0"/>
          <w:bCs w:val="0"/>
          <w:color w:val="000000"/>
          <w:sz w:val="24"/>
        </w:rPr>
        <w:t>a distance of 1</w:t>
      </w:r>
      <w:proofErr w:type="gramEnd"/>
      <w:r w:rsidRPr="00D91A1A">
        <w:rPr>
          <w:rFonts w:eastAsia="Arial"/>
          <w:b w:val="0"/>
          <w:bCs w:val="0"/>
          <w:color w:val="000000"/>
          <w:sz w:val="24"/>
        </w:rPr>
        <w:t>.2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2D2BEFDF" w14:textId="77777777" w:rsidR="00B910C2" w:rsidRPr="00D91A1A" w:rsidRDefault="00B910C2" w:rsidP="00B910C2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1:50   </w:t>
      </w:r>
      <w:r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2.4cm</w:t>
      </w:r>
    </w:p>
    <w:p w14:paraId="099E1C5A" w14:textId="77777777" w:rsidR="00B910C2" w:rsidRPr="00D91A1A" w:rsidRDefault="00B910C2" w:rsidP="00B910C2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1:10   </w:t>
      </w:r>
      <w:r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12cm</w:t>
      </w:r>
    </w:p>
    <w:p w14:paraId="11B2501C" w14:textId="77777777" w:rsidR="00B910C2" w:rsidRPr="00D91A1A" w:rsidRDefault="00B910C2" w:rsidP="00B910C2">
      <w:pPr>
        <w:rPr>
          <w:sz w:val="24"/>
        </w:rPr>
      </w:pPr>
    </w:p>
    <w:p w14:paraId="00B80A7B" w14:textId="77777777" w:rsidR="00B910C2" w:rsidRPr="00D91A1A" w:rsidRDefault="00B910C2" w:rsidP="00B910C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component is shown on an exploded drawing produced at 5:1</w:t>
      </w:r>
      <w:r>
        <w:rPr>
          <w:rFonts w:ascii="Arial" w:hAnsi="Arial" w:cs="Arial"/>
        </w:rPr>
        <w:t>. O</w:t>
      </w:r>
      <w:r w:rsidRPr="00D91A1A">
        <w:rPr>
          <w:rFonts w:ascii="Arial" w:hAnsi="Arial" w:cs="Arial"/>
        </w:rPr>
        <w:t>n the drawing the component has a diameter of 18mm, what would its actual size be?</w:t>
      </w:r>
    </w:p>
    <w:p w14:paraId="2F76CF06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</w:rPr>
      </w:pPr>
    </w:p>
    <w:p w14:paraId="7BF0F7D0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3.6mm</w:t>
      </w:r>
    </w:p>
    <w:p w14:paraId="665FDBB6" w14:textId="77777777" w:rsidR="00B910C2" w:rsidRPr="00D91A1A" w:rsidRDefault="00B910C2" w:rsidP="00B910C2">
      <w:pPr>
        <w:rPr>
          <w:sz w:val="24"/>
        </w:rPr>
      </w:pPr>
    </w:p>
    <w:p w14:paraId="067CC1FE" w14:textId="77777777" w:rsidR="00B910C2" w:rsidRPr="00D91A1A" w:rsidRDefault="00B910C2" w:rsidP="00B910C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meeting room is measured at 150mm x 120mm on a drawing produced at a scale of 1:50, allowing for a door 900mm wide</w:t>
      </w:r>
      <w:r>
        <w:rPr>
          <w:rFonts w:ascii="Arial" w:hAnsi="Arial" w:cs="Arial"/>
        </w:rPr>
        <w:t>.</w:t>
      </w:r>
      <w:r w:rsidRPr="00D91A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D91A1A">
        <w:rPr>
          <w:rFonts w:ascii="Arial" w:hAnsi="Arial" w:cs="Arial"/>
        </w:rPr>
        <w:t>ow much skirting would be required to go around the entire room?</w:t>
      </w:r>
    </w:p>
    <w:p w14:paraId="7B2ADDD3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</w:rPr>
      </w:pPr>
    </w:p>
    <w:p w14:paraId="368CDC77" w14:textId="77777777" w:rsidR="00B910C2" w:rsidRPr="00D91A1A" w:rsidRDefault="00B910C2" w:rsidP="00B910C2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26.1m</w:t>
      </w:r>
    </w:p>
    <w:p w14:paraId="2317DD9D" w14:textId="77777777" w:rsidR="00474F67" w:rsidRDefault="00474F67" w:rsidP="00474F67">
      <w:pPr>
        <w:rPr>
          <w:rFonts w:cs="Arial"/>
          <w:szCs w:val="22"/>
        </w:rPr>
      </w:pPr>
    </w:p>
    <w:p w14:paraId="659D82E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415C2" w14:textId="77777777" w:rsidR="00CA0BC6" w:rsidRDefault="00CA0BC6">
      <w:pPr>
        <w:spacing w:before="0" w:after="0"/>
      </w:pPr>
      <w:r>
        <w:separator/>
      </w:r>
    </w:p>
  </w:endnote>
  <w:endnote w:type="continuationSeparator" w:id="0">
    <w:p w14:paraId="1FE5E047" w14:textId="77777777" w:rsidR="00CA0BC6" w:rsidRDefault="00CA0B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6036" w14:textId="77777777" w:rsidR="0026050F" w:rsidRDefault="00260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3ACE" w14:textId="6EC0C36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D67D20" wp14:editId="3BD4D60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6050F">
      <w:fldChar w:fldCharType="begin"/>
    </w:r>
    <w:r w:rsidR="0026050F">
      <w:instrText xml:space="preserve"> NUMPAGES   \* MERGEFORMAT </w:instrText>
    </w:r>
    <w:r w:rsidR="0026050F">
      <w:fldChar w:fldCharType="separate"/>
    </w:r>
    <w:r w:rsidR="00F03E33">
      <w:t>1</w:t>
    </w:r>
    <w:r w:rsidR="0026050F">
      <w:fldChar w:fldCharType="end"/>
    </w:r>
    <w:r w:rsidR="0026050F">
      <w:t xml:space="preserve">         </w:t>
    </w:r>
    <w:r w:rsidR="0026050F" w:rsidRPr="0026050F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7CCD" w14:textId="77777777" w:rsidR="0026050F" w:rsidRDefault="00260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082E" w14:textId="77777777" w:rsidR="00CA0BC6" w:rsidRDefault="00CA0BC6">
      <w:pPr>
        <w:spacing w:before="0" w:after="0"/>
      </w:pPr>
      <w:r>
        <w:separator/>
      </w:r>
    </w:p>
  </w:footnote>
  <w:footnote w:type="continuationSeparator" w:id="0">
    <w:p w14:paraId="1E304A35" w14:textId="77777777" w:rsidR="00CA0BC6" w:rsidRDefault="00CA0B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00058" w14:textId="77777777" w:rsidR="0026050F" w:rsidRDefault="002605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8F9A" w14:textId="6B270706" w:rsidR="00CA2A20" w:rsidRDefault="00CA2A20" w:rsidP="00CA2A2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3F59A10C" wp14:editId="3261C09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473D000" w14:textId="250ACE6B" w:rsidR="00CA2A20" w:rsidRDefault="00CA2A20" w:rsidP="00CA2A2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6C840F44" wp14:editId="440C404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067EA9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/CKCQ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0D3869E" w14:textId="28EB4EE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21BAB" w14:textId="77777777" w:rsidR="0026050F" w:rsidRDefault="002605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C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6050F"/>
    <w:rsid w:val="00290326"/>
    <w:rsid w:val="002D07A8"/>
    <w:rsid w:val="003127FD"/>
    <w:rsid w:val="003405EA"/>
    <w:rsid w:val="00404B31"/>
    <w:rsid w:val="004069E7"/>
    <w:rsid w:val="00443B2E"/>
    <w:rsid w:val="00472BC9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74F41"/>
    <w:rsid w:val="009975A0"/>
    <w:rsid w:val="009A2CD2"/>
    <w:rsid w:val="009C5C6E"/>
    <w:rsid w:val="009D1AF4"/>
    <w:rsid w:val="009F35FB"/>
    <w:rsid w:val="00A2454C"/>
    <w:rsid w:val="00AE245C"/>
    <w:rsid w:val="00B054EC"/>
    <w:rsid w:val="00B910C2"/>
    <w:rsid w:val="00BE2446"/>
    <w:rsid w:val="00BE2C21"/>
    <w:rsid w:val="00BF7F8D"/>
    <w:rsid w:val="00C01D20"/>
    <w:rsid w:val="00C202BF"/>
    <w:rsid w:val="00C858D7"/>
    <w:rsid w:val="00CA0BC6"/>
    <w:rsid w:val="00CA2A20"/>
    <w:rsid w:val="00D073BC"/>
    <w:rsid w:val="00D56B82"/>
    <w:rsid w:val="00DA2485"/>
    <w:rsid w:val="00DE29A8"/>
    <w:rsid w:val="00EF309A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EC08DD1"/>
  <w15:docId w15:val="{55148FEF-4BD0-4CDA-A2AD-E1620411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2BC9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7AC58-B57B-4F34-AE20-D0C89B951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BEFC64-4165-4E8A-83B9-D35F67D2D4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F97A3-26CA-4893-9D36-FE36DDBF9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2021-06-11T13:46:00Z</dcterms:created>
  <dcterms:modified xsi:type="dcterms:W3CDTF">2021-08-02T12:19:00Z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