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69B9" w14:textId="16D0A6DD" w:rsidR="00D7715A" w:rsidRPr="00743F5F" w:rsidRDefault="00D7715A" w:rsidP="00D7715A">
      <w:pPr>
        <w:pStyle w:val="Unittitle"/>
      </w:pPr>
      <w:r>
        <w:t xml:space="preserve">6. </w:t>
      </w:r>
      <w:r w:rsidR="00924BF6">
        <w:t>Construction m</w:t>
      </w:r>
      <w:r>
        <w:t>easurement principles</w:t>
      </w:r>
    </w:p>
    <w:p w14:paraId="1D3B27AE" w14:textId="25106753" w:rsidR="00474F67" w:rsidRPr="00692A45" w:rsidRDefault="00474F67" w:rsidP="00474F67">
      <w:pPr>
        <w:pStyle w:val="Heading1"/>
      </w:pPr>
      <w:r w:rsidRPr="00692A45">
        <w:t xml:space="preserve">Worksheet </w:t>
      </w:r>
      <w:r w:rsidR="00D7715A">
        <w:t>B</w:t>
      </w:r>
      <w:r w:rsidRPr="00692A45">
        <w:t xml:space="preserve">: </w:t>
      </w:r>
      <w:r w:rsidR="00D7715A" w:rsidRPr="00D639B0">
        <w:t>Additional calculation</w:t>
      </w:r>
      <w:r w:rsidR="00D7715A">
        <w:t>s</w:t>
      </w:r>
      <w:r w:rsidR="00D7715A" w:rsidRPr="00D639B0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304F6B79" w14:textId="77777777" w:rsidR="00B80772" w:rsidRPr="001C3D2D" w:rsidRDefault="00B80772" w:rsidP="00B80772">
      <w:pPr>
        <w:rPr>
          <w:szCs w:val="22"/>
        </w:rPr>
      </w:pPr>
      <w:r w:rsidRPr="001C3D2D">
        <w:rPr>
          <w:szCs w:val="22"/>
        </w:rPr>
        <w:t>The drawing below shows the roof of a new bungalow, and the customer wishes to install solar panels.</w:t>
      </w:r>
    </w:p>
    <w:p w14:paraId="66FF5D92" w14:textId="77777777" w:rsidR="00D7715A" w:rsidRDefault="00D7715A" w:rsidP="002A3484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05379" wp14:editId="508F251E">
                <wp:simplePos x="0" y="0"/>
                <wp:positionH relativeFrom="column">
                  <wp:posOffset>66675</wp:posOffset>
                </wp:positionH>
                <wp:positionV relativeFrom="paragraph">
                  <wp:posOffset>117475</wp:posOffset>
                </wp:positionV>
                <wp:extent cx="5514975" cy="3695700"/>
                <wp:effectExtent l="19050" t="0" r="28575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4975" cy="3695700"/>
                          <a:chOff x="0" y="0"/>
                          <a:chExt cx="5514975" cy="3695700"/>
                        </a:xfrm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4867275" y="0"/>
                            <a:ext cx="647700" cy="142875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5514975" cy="3695700"/>
                            <a:chOff x="0" y="0"/>
                            <a:chExt cx="5514975" cy="3695700"/>
                          </a:xfrm>
                        </wpg:grpSpPr>
                        <wps:wsp>
                          <wps:cNvPr id="7" name="Flowchart: Data 7"/>
                          <wps:cNvSpPr/>
                          <wps:spPr>
                            <a:xfrm>
                              <a:off x="0" y="0"/>
                              <a:ext cx="4867275" cy="2019300"/>
                            </a:xfrm>
                            <a:prstGeom prst="flowChartInputOutpu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3895725" y="1428750"/>
                              <a:ext cx="1619250" cy="59055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 flipV="1">
                              <a:off x="3895725" y="3105150"/>
                              <a:ext cx="1619250" cy="59055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Straight Connector 10"/>
                          <wps:cNvCnPr/>
                          <wps:spPr>
                            <a:xfrm flipV="1">
                              <a:off x="5514975" y="142875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V="1">
                              <a:off x="0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V="1">
                              <a:off x="3895725" y="2019300"/>
                              <a:ext cx="0" cy="167640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 flipH="1" flipV="1">
                              <a:off x="0" y="3695700"/>
                              <a:ext cx="3895725" cy="0"/>
                            </a:xfrm>
                            <a:prstGeom prst="line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>
                                  <a:lumMod val="65000"/>
                                  <a:lumOff val="35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B9880B" id="Group 1" o:spid="_x0000_s1026" style="position:absolute;margin-left:5.25pt;margin-top:9.25pt;width:434.25pt;height:291pt;z-index:251659264" coordsize="55149,36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">
                <v:line id="Straight Connector 5" o:spid="_x0000_s1027" style="position:absolute;visibility:visible;mso-wrap-style:square" from="48672,0" to="55149,14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" strokecolor="#5a5a5a [2109]" strokeweight="1.25pt">
                  <v:stroke joinstyle="miter"/>
                </v:line>
                <v:group id="Group 6" o:spid="_x0000_s1028" style="position:absolute;width:55149;height:36957" coordsize="55149,3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Flowchart: Data 7" o:spid="_x0000_s1029" type="#_x0000_t111" style="position:absolute;width:48672;height:20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" fillcolor="#7f7f7f [1612]" strokecolor="black [3213]" strokeweight="1pt"/>
                  <v:line id="Straight Connector 8" o:spid="_x0000_s1030" style="position:absolute;flip:y;visibility:visible;mso-wrap-style:square" from="38957,14287" to="55149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" strokecolor="#5a5a5a [2109]" strokeweight="1.25pt">
                    <v:stroke joinstyle="miter"/>
                  </v:line>
                  <v:line id="Straight Connector 9" o:spid="_x0000_s1031" style="position:absolute;flip:y;visibility:visible;mso-wrap-style:square" from="38957,31051" to="55149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" strokecolor="#595959" strokeweight="1.25pt">
                    <v:stroke joinstyle="miter"/>
                  </v:line>
                  <v:line id="Straight Connector 10" o:spid="_x0000_s1032" style="position:absolute;flip:y;visibility:visible;mso-wrap-style:square" from="55149,14287" to="55149,31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" strokecolor="#595959" strokeweight="1.25pt">
                    <v:stroke joinstyle="miter"/>
                  </v:line>
                  <v:line id="Straight Connector 12" o:spid="_x0000_s1033" style="position:absolute;flip:y;visibility:visible;mso-wrap-style:square" from="0,20193" to="0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" strokecolor="#595959" strokeweight="1.25pt">
                    <v:stroke joinstyle="miter"/>
                  </v:line>
                  <v:line id="Straight Connector 13" o:spid="_x0000_s1034" style="position:absolute;flip:y;visibility:visible;mso-wrap-style:square" from="38957,20193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" strokecolor="#595959" strokeweight="1.25pt">
                    <v:stroke joinstyle="miter"/>
                  </v:line>
                  <v:line id="Straight Connector 14" o:spid="_x0000_s1035" style="position:absolute;flip:x y;visibility:visible;mso-wrap-style:square" from="0,36957" to="38957,36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" strokecolor="#595959" strokeweight="1.25pt">
                    <v:stroke joinstyle="miter"/>
                  </v:line>
                </v:group>
              </v:group>
            </w:pict>
          </mc:Fallback>
        </mc:AlternateContent>
      </w:r>
    </w:p>
    <w:p w14:paraId="6DB59D0D" w14:textId="77777777" w:rsidR="00D7715A" w:rsidRDefault="00D7715A" w:rsidP="002A3484"/>
    <w:p w14:paraId="6B56F4F4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8FD9C6" wp14:editId="0FA24DA9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476250" cy="400050"/>
                <wp:effectExtent l="0" t="0" r="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D9764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FD9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2.6pt;width:37.5pt;height:3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" stroked="f">
                <v:textbox>
                  <w:txbxContent>
                    <w:p w14:paraId="52BD9764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4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0030F3" w14:textId="77777777" w:rsidR="00D7715A" w:rsidRDefault="00D7715A" w:rsidP="002A3484"/>
    <w:p w14:paraId="5C629AF0" w14:textId="77777777" w:rsidR="00D7715A" w:rsidRDefault="00D7715A" w:rsidP="002A3484"/>
    <w:p w14:paraId="4DDEE007" w14:textId="77777777" w:rsidR="00D7715A" w:rsidRDefault="00D7715A" w:rsidP="002A3484"/>
    <w:p w14:paraId="7A453A2A" w14:textId="77777777" w:rsidR="00D7715A" w:rsidRDefault="00D7715A" w:rsidP="002A3484"/>
    <w:p w14:paraId="4CD5645A" w14:textId="77777777" w:rsidR="00D7715A" w:rsidRDefault="00D7715A" w:rsidP="002A3484"/>
    <w:p w14:paraId="3177BDB8" w14:textId="77777777" w:rsidR="00D7715A" w:rsidRDefault="00D7715A" w:rsidP="002A3484"/>
    <w:p w14:paraId="59B5FA55" w14:textId="77777777" w:rsidR="00D7715A" w:rsidRDefault="00D7715A" w:rsidP="002A3484"/>
    <w:p w14:paraId="35517B73" w14:textId="77777777" w:rsidR="00D7715A" w:rsidRDefault="00D7715A" w:rsidP="002A348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089FFDE" wp14:editId="2929DFAF">
                <wp:simplePos x="0" y="0"/>
                <wp:positionH relativeFrom="column">
                  <wp:posOffset>2047875</wp:posOffset>
                </wp:positionH>
                <wp:positionV relativeFrom="paragraph">
                  <wp:posOffset>63500</wp:posOffset>
                </wp:positionV>
                <wp:extent cx="476250" cy="4000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FF2B" w14:textId="77777777" w:rsidR="00D7715A" w:rsidRPr="00642746" w:rsidRDefault="00D7715A" w:rsidP="002A348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</w:t>
                            </w:r>
                            <w:r w:rsidRPr="00642746"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FFDE" id="_x0000_s1027" type="#_x0000_t202" style="position:absolute;margin-left:161.25pt;margin-top:5pt;width:37.5pt;height:3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" stroked="f">
                <v:textbox>
                  <w:txbxContent>
                    <w:p w14:paraId="2CFFFF2B" w14:textId="77777777" w:rsidR="00D7715A" w:rsidRPr="00642746" w:rsidRDefault="00D7715A" w:rsidP="002A348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</w:t>
                      </w:r>
                      <w:r w:rsidRPr="00642746">
                        <w:rPr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F9CC30" w14:textId="77777777" w:rsidR="00D7715A" w:rsidRDefault="00D7715A" w:rsidP="002A3484"/>
    <w:p w14:paraId="371B0602" w14:textId="77777777" w:rsidR="00D7715A" w:rsidRDefault="00D7715A" w:rsidP="002A3484"/>
    <w:p w14:paraId="22C259E3" w14:textId="77777777" w:rsidR="00D7715A" w:rsidRDefault="00D7715A" w:rsidP="002A3484"/>
    <w:p w14:paraId="14FF272B" w14:textId="77777777" w:rsidR="00D7715A" w:rsidRDefault="00D7715A" w:rsidP="002A3484">
      <w:pPr>
        <w:rPr>
          <w:sz w:val="28"/>
          <w:szCs w:val="28"/>
        </w:rPr>
      </w:pPr>
    </w:p>
    <w:p w14:paraId="1B8E5DF6" w14:textId="77777777" w:rsidR="00D7715A" w:rsidRDefault="00D7715A" w:rsidP="002A3484">
      <w:pPr>
        <w:rPr>
          <w:sz w:val="28"/>
          <w:szCs w:val="28"/>
        </w:rPr>
      </w:pPr>
    </w:p>
    <w:p w14:paraId="3FB768D4" w14:textId="77777777" w:rsidR="00D7715A" w:rsidRDefault="00D7715A" w:rsidP="002A3484">
      <w:pPr>
        <w:rPr>
          <w:sz w:val="28"/>
          <w:szCs w:val="28"/>
        </w:rPr>
      </w:pPr>
    </w:p>
    <w:p w14:paraId="7A3D6B46" w14:textId="77777777" w:rsidR="00D7715A" w:rsidRDefault="00D7715A" w:rsidP="002A3484">
      <w:pPr>
        <w:rPr>
          <w:sz w:val="28"/>
          <w:szCs w:val="28"/>
        </w:rPr>
      </w:pPr>
    </w:p>
    <w:p w14:paraId="2149499A" w14:textId="77777777" w:rsidR="00D7715A" w:rsidRDefault="00D7715A" w:rsidP="002A3484">
      <w:pPr>
        <w:rPr>
          <w:sz w:val="28"/>
          <w:szCs w:val="28"/>
        </w:rPr>
      </w:pPr>
    </w:p>
    <w:p w14:paraId="5FC9F270" w14:textId="77777777" w:rsidR="00B80772" w:rsidRDefault="00B80772" w:rsidP="00B80772">
      <w:pPr>
        <w:rPr>
          <w:szCs w:val="22"/>
        </w:rPr>
      </w:pPr>
      <w:r w:rsidRPr="001C3D2D">
        <w:rPr>
          <w:szCs w:val="22"/>
        </w:rPr>
        <w:t>The panels each measure 750mm x 1500mm</w:t>
      </w:r>
    </w:p>
    <w:p w14:paraId="61668BA0" w14:textId="77777777" w:rsidR="00B80772" w:rsidRPr="001C3D2D" w:rsidRDefault="00B80772" w:rsidP="00B80772">
      <w:pPr>
        <w:rPr>
          <w:szCs w:val="22"/>
        </w:rPr>
      </w:pPr>
    </w:p>
    <w:p w14:paraId="36076A45" w14:textId="77777777" w:rsidR="00B80772" w:rsidRPr="001C3D2D" w:rsidRDefault="00B80772" w:rsidP="00B80772">
      <w:pPr>
        <w:rPr>
          <w:szCs w:val="22"/>
        </w:rPr>
      </w:pPr>
      <w:r w:rsidRPr="001C3D2D">
        <w:rPr>
          <w:szCs w:val="22"/>
        </w:rPr>
        <w:t>A clearance of 500mm must be left between the edges of the solar panels and the edge of the roof.</w:t>
      </w:r>
    </w:p>
    <w:p w14:paraId="5584972E" w14:textId="77777777" w:rsidR="00B80772" w:rsidRPr="001C3D2D" w:rsidRDefault="00B80772" w:rsidP="00B80772">
      <w:pPr>
        <w:rPr>
          <w:szCs w:val="22"/>
        </w:rPr>
      </w:pPr>
    </w:p>
    <w:p w14:paraId="5AA8AFCD" w14:textId="77777777" w:rsidR="00B80772" w:rsidRPr="001C3D2D" w:rsidRDefault="00B80772" w:rsidP="00B80772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C3D2D">
        <w:rPr>
          <w:rFonts w:ascii="Arial" w:hAnsi="Arial" w:cs="Arial"/>
          <w:sz w:val="22"/>
          <w:szCs w:val="22"/>
        </w:rPr>
        <w:t>Calculate how many panels could be fitted to the roof.</w:t>
      </w:r>
    </w:p>
    <w:p w14:paraId="146D417D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4m – 500mm clearance top and bottom = 3m</w:t>
      </w:r>
    </w:p>
    <w:p w14:paraId="3E760F1C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9m – 500mm clearance each side = 8m</w:t>
      </w:r>
    </w:p>
    <w:p w14:paraId="522E6F93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5A7B4267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3m / 750mm = 4 panels high</w:t>
      </w:r>
    </w:p>
    <w:p w14:paraId="45AF47C1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8m / 1500mm = 5.33 so 5 panels wide</w:t>
      </w:r>
    </w:p>
    <w:p w14:paraId="706084E3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1D6E722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  <w:r w:rsidRPr="001C3D2D">
        <w:rPr>
          <w:rFonts w:ascii="Arial" w:hAnsi="Arial" w:cs="Arial"/>
          <w:color w:val="FF0000"/>
          <w:sz w:val="22"/>
          <w:szCs w:val="22"/>
        </w:rPr>
        <w:t>4 x 5 = 20 panels total</w:t>
      </w:r>
    </w:p>
    <w:p w14:paraId="6C6DE821" w14:textId="77777777" w:rsidR="00B80772" w:rsidRPr="001C3D2D" w:rsidRDefault="00B80772" w:rsidP="00B80772">
      <w:pPr>
        <w:pStyle w:val="ListParagraph"/>
        <w:rPr>
          <w:rFonts w:ascii="Arial" w:hAnsi="Arial" w:cs="Arial"/>
          <w:color w:val="FF0000"/>
          <w:sz w:val="22"/>
          <w:szCs w:val="22"/>
        </w:rPr>
      </w:pPr>
    </w:p>
    <w:p w14:paraId="4F6F1F97" w14:textId="77777777" w:rsidR="00B80772" w:rsidRPr="00127A3B" w:rsidRDefault="00B80772" w:rsidP="00B80772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127A3B">
        <w:rPr>
          <w:rFonts w:ascii="Arial" w:hAnsi="Arial" w:cs="Arial"/>
          <w:sz w:val="22"/>
          <w:szCs w:val="22"/>
        </w:rPr>
        <w:t xml:space="preserve">If each panel produces 150 </w:t>
      </w:r>
      <w:r>
        <w:rPr>
          <w:rFonts w:ascii="Arial" w:hAnsi="Arial" w:cs="Arial"/>
          <w:sz w:val="22"/>
          <w:szCs w:val="22"/>
        </w:rPr>
        <w:t>w</w:t>
      </w:r>
      <w:r w:rsidRPr="00127A3B">
        <w:rPr>
          <w:rFonts w:ascii="Arial" w:hAnsi="Arial" w:cs="Arial"/>
          <w:sz w:val="22"/>
          <w:szCs w:val="22"/>
        </w:rPr>
        <w:t>atts</w:t>
      </w:r>
      <w:r>
        <w:rPr>
          <w:rFonts w:ascii="Arial" w:hAnsi="Arial" w:cs="Arial"/>
          <w:sz w:val="22"/>
          <w:szCs w:val="22"/>
        </w:rPr>
        <w:t xml:space="preserve"> (W)</w:t>
      </w:r>
      <w:r w:rsidRPr="00127A3B">
        <w:rPr>
          <w:rFonts w:ascii="Arial" w:hAnsi="Arial" w:cs="Arial"/>
          <w:sz w:val="22"/>
          <w:szCs w:val="22"/>
        </w:rPr>
        <w:t xml:space="preserve"> of electricity, what is the total output of the system</w:t>
      </w:r>
      <w:r>
        <w:rPr>
          <w:rFonts w:ascii="Arial" w:hAnsi="Arial" w:cs="Arial"/>
          <w:sz w:val="22"/>
          <w:szCs w:val="22"/>
        </w:rPr>
        <w:t xml:space="preserve"> in W or kilowatts (kW)</w:t>
      </w:r>
      <w:r w:rsidRPr="00127A3B">
        <w:rPr>
          <w:rFonts w:ascii="Arial" w:hAnsi="Arial" w:cs="Arial"/>
          <w:sz w:val="22"/>
          <w:szCs w:val="22"/>
        </w:rPr>
        <w:t>?</w:t>
      </w:r>
    </w:p>
    <w:p w14:paraId="3DF120DA" w14:textId="00279F74" w:rsidR="006E1028" w:rsidRDefault="00B80772" w:rsidP="00B80772">
      <w:pPr>
        <w:ind w:left="720"/>
      </w:pPr>
      <w:r w:rsidRPr="001C3D2D">
        <w:rPr>
          <w:color w:val="FF0000"/>
          <w:szCs w:val="22"/>
        </w:rPr>
        <w:t>20 panels x 150</w:t>
      </w:r>
      <w:r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=</w:t>
      </w:r>
      <w:r>
        <w:rPr>
          <w:color w:val="FF0000"/>
          <w:szCs w:val="22"/>
        </w:rPr>
        <w:t xml:space="preserve"> </w:t>
      </w:r>
      <w:r w:rsidRPr="001C3D2D">
        <w:rPr>
          <w:color w:val="FF0000"/>
          <w:szCs w:val="22"/>
        </w:rPr>
        <w:t>3000</w:t>
      </w:r>
      <w:r>
        <w:rPr>
          <w:color w:val="FF0000"/>
          <w:szCs w:val="22"/>
        </w:rPr>
        <w:t>W</w:t>
      </w:r>
      <w:r w:rsidRPr="001C3D2D">
        <w:rPr>
          <w:color w:val="FF0000"/>
          <w:szCs w:val="22"/>
        </w:rPr>
        <w:t xml:space="preserve"> or 3</w:t>
      </w:r>
      <w:r>
        <w:rPr>
          <w:color w:val="FF0000"/>
          <w:szCs w:val="22"/>
        </w:rPr>
        <w:t>kW</w:t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6DEB" w14:textId="77777777" w:rsidR="00972360" w:rsidRDefault="00972360">
      <w:pPr>
        <w:spacing w:before="0" w:after="0"/>
      </w:pPr>
      <w:r>
        <w:separator/>
      </w:r>
    </w:p>
  </w:endnote>
  <w:endnote w:type="continuationSeparator" w:id="0">
    <w:p w14:paraId="43E81904" w14:textId="77777777" w:rsidR="00972360" w:rsidRDefault="009723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269F" w14:textId="77777777" w:rsidR="00DA5E10" w:rsidRDefault="00DA5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C113" w14:textId="466B55D0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B0C3CF" wp14:editId="7F0581B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051CAB">
      <w:t xml:space="preserve">           </w:t>
    </w:r>
    <w:r w:rsidR="00051CAB" w:rsidRPr="00051CA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EBDF" w14:textId="77777777" w:rsidR="00DA5E10" w:rsidRDefault="00DA5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FFFC0" w14:textId="77777777" w:rsidR="00972360" w:rsidRDefault="00972360">
      <w:pPr>
        <w:spacing w:before="0" w:after="0"/>
      </w:pPr>
      <w:r>
        <w:separator/>
      </w:r>
    </w:p>
  </w:footnote>
  <w:footnote w:type="continuationSeparator" w:id="0">
    <w:p w14:paraId="43290E35" w14:textId="77777777" w:rsidR="00972360" w:rsidRDefault="009723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523C" w14:textId="77777777" w:rsidR="00DA5E10" w:rsidRDefault="00DA5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0016" w14:textId="4F785523" w:rsidR="00DA5E10" w:rsidRDefault="00DA5E10" w:rsidP="00DA5E1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0729524" wp14:editId="327BB91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8F33E55" w14:textId="4714E4BC" w:rsidR="00DA5E10" w:rsidRDefault="00DA5E10" w:rsidP="00DA5E1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1" layoutInCell="1" allowOverlap="1" wp14:anchorId="66D0544D" wp14:editId="75793C8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5FFCA" id="Straight Connector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5EF294A0" w14:textId="5971B99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9AD3" w14:textId="77777777" w:rsidR="00DA5E10" w:rsidRDefault="00DA5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15A"/>
    <w:rsid w:val="000033BD"/>
    <w:rsid w:val="00051CAB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520E"/>
    <w:rsid w:val="007F2A40"/>
    <w:rsid w:val="008C1F1C"/>
    <w:rsid w:val="00924BF6"/>
    <w:rsid w:val="00972360"/>
    <w:rsid w:val="009975A0"/>
    <w:rsid w:val="009A2CD2"/>
    <w:rsid w:val="009C5C6E"/>
    <w:rsid w:val="00A2454C"/>
    <w:rsid w:val="00AE245C"/>
    <w:rsid w:val="00B054EC"/>
    <w:rsid w:val="00B80772"/>
    <w:rsid w:val="00BE2446"/>
    <w:rsid w:val="00BE2C21"/>
    <w:rsid w:val="00BF7F8D"/>
    <w:rsid w:val="00C01D20"/>
    <w:rsid w:val="00C202BF"/>
    <w:rsid w:val="00C858D7"/>
    <w:rsid w:val="00D073BC"/>
    <w:rsid w:val="00D56B82"/>
    <w:rsid w:val="00D7715A"/>
    <w:rsid w:val="00DA2485"/>
    <w:rsid w:val="00DA5E10"/>
    <w:rsid w:val="00DE29A8"/>
    <w:rsid w:val="00E15072"/>
    <w:rsid w:val="00E8538B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F69EC5"/>
  <w15:docId w15:val="{8CAEC4B4-ECBB-4037-9473-922032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715A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F7D5E-19A2-459B-BDD1-25D533658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071C5A-1E78-45AB-899A-EB5F28294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7190-1D48-4E83-AE83-F1C62E9BE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2021-06-11T13:32:00Z</dcterms:created>
  <dcterms:modified xsi:type="dcterms:W3CDTF">2021-08-02T12:24:00Z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