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2DDB8" w14:textId="77777777" w:rsidR="002722D2" w:rsidRDefault="002722D2" w:rsidP="002722D2">
      <w:pPr>
        <w:pStyle w:val="Unittitle"/>
      </w:pPr>
      <w:r>
        <w:t xml:space="preserve">7. Building technology principles </w:t>
      </w:r>
    </w:p>
    <w:p w14:paraId="7CB0A87E" w14:textId="47CE501D" w:rsidR="002722D2" w:rsidRDefault="002722D2" w:rsidP="002722D2">
      <w:pPr>
        <w:pStyle w:val="Heading1"/>
      </w:pPr>
      <w:r>
        <w:t xml:space="preserve">Worksheet </w:t>
      </w:r>
      <w:r w:rsidR="00EB5981">
        <w:t>10</w:t>
      </w:r>
      <w:r>
        <w:t>: Superstructure elements chart (learner)</w:t>
      </w:r>
    </w:p>
    <w:p w14:paraId="203CE302" w14:textId="77777777" w:rsidR="002722D2" w:rsidRDefault="002722D2" w:rsidP="002722D2">
      <w:pPr>
        <w:pStyle w:val="Answer"/>
      </w:pPr>
    </w:p>
    <w:p w14:paraId="5ADD99AB" w14:textId="77777777" w:rsidR="002722D2" w:rsidRDefault="002722D2" w:rsidP="002722D2">
      <w:pPr>
        <w:pStyle w:val="Answer"/>
      </w:pPr>
    </w:p>
    <w:tbl>
      <w:tblPr>
        <w:tblStyle w:val="TableGrid"/>
        <w:tblW w:w="13813" w:type="dxa"/>
        <w:tblInd w:w="357" w:type="dxa"/>
        <w:tblLook w:val="04A0" w:firstRow="1" w:lastRow="0" w:firstColumn="1" w:lastColumn="0" w:noHBand="0" w:noVBand="1"/>
      </w:tblPr>
      <w:tblGrid>
        <w:gridCol w:w="2696"/>
        <w:gridCol w:w="2728"/>
        <w:gridCol w:w="2707"/>
        <w:gridCol w:w="2989"/>
        <w:gridCol w:w="2693"/>
      </w:tblGrid>
      <w:tr w:rsidR="002722D2" w14:paraId="420C2FCF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025D1C14" w14:textId="77777777" w:rsidR="002722D2" w:rsidRDefault="002722D2" w:rsidP="00890B4B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Element 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490ACE68" w14:textId="77777777" w:rsidR="002722D2" w:rsidRDefault="002722D2" w:rsidP="00890B4B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Definition 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3E9D4CE4" w14:textId="77777777" w:rsidR="002722D2" w:rsidRDefault="002722D2" w:rsidP="00890B4B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Function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339BA0E5" w14:textId="77777777" w:rsidR="002722D2" w:rsidRDefault="002722D2" w:rsidP="00890B4B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Domestic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74783167" w14:textId="77777777" w:rsidR="002722D2" w:rsidRDefault="002722D2" w:rsidP="00890B4B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Commercial </w:t>
            </w:r>
          </w:p>
        </w:tc>
      </w:tr>
      <w:tr w:rsidR="002722D2" w14:paraId="591C8CFE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E78C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Walls</w:t>
            </w:r>
          </w:p>
          <w:p w14:paraId="66C9CD69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</w:p>
          <w:p w14:paraId="66DA1008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E968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2734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C95D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B599" w14:textId="77777777" w:rsidR="002722D2" w:rsidRDefault="002722D2" w:rsidP="00890B4B">
            <w:pPr>
              <w:pStyle w:val="Answer"/>
              <w:ind w:left="0"/>
            </w:pPr>
          </w:p>
        </w:tc>
      </w:tr>
      <w:tr w:rsidR="002722D2" w14:paraId="5BC67203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C105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Floors</w:t>
            </w:r>
          </w:p>
          <w:p w14:paraId="094EA101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</w:p>
          <w:p w14:paraId="28836214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7461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8248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E437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693" w14:textId="77777777" w:rsidR="002722D2" w:rsidRDefault="002722D2" w:rsidP="00890B4B">
            <w:pPr>
              <w:pStyle w:val="Answer"/>
              <w:ind w:left="0"/>
            </w:pPr>
          </w:p>
        </w:tc>
      </w:tr>
      <w:tr w:rsidR="002722D2" w14:paraId="47AE40F0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CA68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 xml:space="preserve">Roofs </w:t>
            </w:r>
          </w:p>
          <w:p w14:paraId="0A31F883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</w:p>
          <w:p w14:paraId="3A176F50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32F8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24F1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0B04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6DA7" w14:textId="77777777" w:rsidR="002722D2" w:rsidRDefault="002722D2" w:rsidP="00890B4B">
            <w:pPr>
              <w:pStyle w:val="Answer"/>
              <w:ind w:left="0"/>
            </w:pPr>
          </w:p>
        </w:tc>
      </w:tr>
      <w:tr w:rsidR="002722D2" w14:paraId="2AF51FC2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038B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 xml:space="preserve">Windows </w:t>
            </w:r>
          </w:p>
          <w:p w14:paraId="65DAA27E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</w:p>
          <w:p w14:paraId="0F98A20E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BB3D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104A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CDE8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3431" w14:textId="77777777" w:rsidR="002722D2" w:rsidRDefault="002722D2" w:rsidP="00890B4B">
            <w:pPr>
              <w:pStyle w:val="Answer"/>
              <w:ind w:left="0"/>
            </w:pPr>
          </w:p>
        </w:tc>
      </w:tr>
      <w:tr w:rsidR="002722D2" w14:paraId="6BF51D85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14CB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 xml:space="preserve">Doors </w:t>
            </w:r>
          </w:p>
          <w:p w14:paraId="01BA75E2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</w:p>
          <w:p w14:paraId="6949132D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8868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CD35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3269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BCE9" w14:textId="77777777" w:rsidR="002722D2" w:rsidRDefault="002722D2" w:rsidP="00890B4B">
            <w:pPr>
              <w:pStyle w:val="Answer"/>
              <w:ind w:left="0"/>
            </w:pPr>
          </w:p>
        </w:tc>
      </w:tr>
    </w:tbl>
    <w:p w14:paraId="32CCE328" w14:textId="77777777" w:rsidR="002722D2" w:rsidRPr="00373729" w:rsidRDefault="002722D2" w:rsidP="002722D2"/>
    <w:p w14:paraId="1805F114" w14:textId="77777777" w:rsidR="00FC596E" w:rsidRPr="002722D2" w:rsidRDefault="00FC596E" w:rsidP="002722D2"/>
    <w:sectPr w:rsidR="00FC596E" w:rsidRPr="002722D2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B3124" w14:textId="77777777" w:rsidR="004132F8" w:rsidRDefault="004132F8">
      <w:pPr>
        <w:spacing w:before="0" w:after="0"/>
      </w:pPr>
      <w:r>
        <w:separator/>
      </w:r>
    </w:p>
  </w:endnote>
  <w:endnote w:type="continuationSeparator" w:id="0">
    <w:p w14:paraId="6E921BE3" w14:textId="77777777" w:rsidR="004132F8" w:rsidRDefault="004132F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38679" w14:textId="77777777" w:rsidR="00A11257" w:rsidRDefault="00A112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B1B20" w14:textId="48A1B40A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3AE08525" wp14:editId="5C887CB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A11257">
      <w:fldChar w:fldCharType="begin"/>
    </w:r>
    <w:r w:rsidR="00A11257">
      <w:instrText xml:space="preserve"> NUMPAGES   \* MERGEFORMAT </w:instrText>
    </w:r>
    <w:r w:rsidR="00A11257">
      <w:fldChar w:fldCharType="separate"/>
    </w:r>
    <w:r w:rsidR="005C6AF2">
      <w:rPr>
        <w:noProof/>
      </w:rPr>
      <w:t>2</w:t>
    </w:r>
    <w:r w:rsidR="00A11257">
      <w:rPr>
        <w:noProof/>
      </w:rPr>
      <w:fldChar w:fldCharType="end"/>
    </w:r>
    <w:r w:rsidR="00A11257">
      <w:rPr>
        <w:noProof/>
      </w:rPr>
      <w:t xml:space="preserve">                                             </w:t>
    </w:r>
    <w:r w:rsidR="00A11257" w:rsidRPr="00A11257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5EBE8" w14:textId="77777777" w:rsidR="00A11257" w:rsidRDefault="00A112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502B3" w14:textId="77777777" w:rsidR="004132F8" w:rsidRDefault="004132F8">
      <w:pPr>
        <w:spacing w:before="0" w:after="0"/>
      </w:pPr>
      <w:r>
        <w:separator/>
      </w:r>
    </w:p>
  </w:footnote>
  <w:footnote w:type="continuationSeparator" w:id="0">
    <w:p w14:paraId="352FF6AF" w14:textId="77777777" w:rsidR="004132F8" w:rsidRDefault="004132F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21987" w14:textId="77777777" w:rsidR="00A11257" w:rsidRDefault="00A112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EFABE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217BE74E" wp14:editId="29655FF9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0C762A7C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11F959F" wp14:editId="23BBB726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BA9360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2C489A42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AE1C8" w14:textId="77777777" w:rsidR="00A11257" w:rsidRDefault="00A112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227"/>
    <w:rsid w:val="000033BD"/>
    <w:rsid w:val="0003287C"/>
    <w:rsid w:val="0003696E"/>
    <w:rsid w:val="00060D62"/>
    <w:rsid w:val="00082C62"/>
    <w:rsid w:val="000B231F"/>
    <w:rsid w:val="000E194B"/>
    <w:rsid w:val="00110217"/>
    <w:rsid w:val="00152AC3"/>
    <w:rsid w:val="00156AF3"/>
    <w:rsid w:val="00176046"/>
    <w:rsid w:val="0019491D"/>
    <w:rsid w:val="001F74AD"/>
    <w:rsid w:val="00262992"/>
    <w:rsid w:val="002722D2"/>
    <w:rsid w:val="00295CA8"/>
    <w:rsid w:val="002D07A8"/>
    <w:rsid w:val="002F0F77"/>
    <w:rsid w:val="003405EA"/>
    <w:rsid w:val="003F7F14"/>
    <w:rsid w:val="00404B31"/>
    <w:rsid w:val="0040563C"/>
    <w:rsid w:val="004117F4"/>
    <w:rsid w:val="004132F8"/>
    <w:rsid w:val="00440227"/>
    <w:rsid w:val="00474C7E"/>
    <w:rsid w:val="00474F67"/>
    <w:rsid w:val="0048500D"/>
    <w:rsid w:val="00524E1B"/>
    <w:rsid w:val="005545EC"/>
    <w:rsid w:val="005C6AF2"/>
    <w:rsid w:val="006124C0"/>
    <w:rsid w:val="006135C0"/>
    <w:rsid w:val="00663B7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6FEE"/>
    <w:rsid w:val="00797FA7"/>
    <w:rsid w:val="00876848"/>
    <w:rsid w:val="008C1F1C"/>
    <w:rsid w:val="008D47A6"/>
    <w:rsid w:val="009975A0"/>
    <w:rsid w:val="009C3AF2"/>
    <w:rsid w:val="009C5C6E"/>
    <w:rsid w:val="009E7368"/>
    <w:rsid w:val="00A11257"/>
    <w:rsid w:val="00A2454C"/>
    <w:rsid w:val="00AA343B"/>
    <w:rsid w:val="00AD179E"/>
    <w:rsid w:val="00AE245C"/>
    <w:rsid w:val="00AF4E8F"/>
    <w:rsid w:val="00B054EC"/>
    <w:rsid w:val="00B54776"/>
    <w:rsid w:val="00BE2C21"/>
    <w:rsid w:val="00C01D20"/>
    <w:rsid w:val="00C202BF"/>
    <w:rsid w:val="00C21EAA"/>
    <w:rsid w:val="00C23AA3"/>
    <w:rsid w:val="00C60280"/>
    <w:rsid w:val="00C858D7"/>
    <w:rsid w:val="00C92F19"/>
    <w:rsid w:val="00CE3E19"/>
    <w:rsid w:val="00D073BC"/>
    <w:rsid w:val="00D56B82"/>
    <w:rsid w:val="00D634FC"/>
    <w:rsid w:val="00DA2485"/>
    <w:rsid w:val="00DB7F65"/>
    <w:rsid w:val="00DE29A8"/>
    <w:rsid w:val="00E05AB5"/>
    <w:rsid w:val="00E76C37"/>
    <w:rsid w:val="00EB5981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D7522D2"/>
  <w15:docId w15:val="{E7752CE8-7D58-4B9B-A0FF-B22DF04C1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5</cp:revision>
  <cp:lastPrinted>2021-02-18T12:47:00Z</cp:lastPrinted>
  <dcterms:created xsi:type="dcterms:W3CDTF">2021-07-12T08:11:00Z</dcterms:created>
  <dcterms:modified xsi:type="dcterms:W3CDTF">2021-08-02T13:34:00Z</dcterms:modified>
</cp:coreProperties>
</file>