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09BA1" w14:textId="77777777" w:rsidR="003C056B" w:rsidRDefault="003C056B" w:rsidP="003C056B">
      <w:pPr>
        <w:pStyle w:val="Unittitle"/>
      </w:pPr>
      <w:r>
        <w:t xml:space="preserve">7. Building technology principles </w:t>
      </w:r>
    </w:p>
    <w:p w14:paraId="3ADF395E" w14:textId="2A71558D" w:rsidR="003C056B" w:rsidRDefault="003C056B" w:rsidP="003C056B">
      <w:pPr>
        <w:pStyle w:val="Heading1"/>
      </w:pPr>
      <w:r>
        <w:t>Worksheet 8: Superstructure elements chart (tutor)</w:t>
      </w:r>
    </w:p>
    <w:p w14:paraId="20A8A8BC" w14:textId="77777777" w:rsidR="003C056B" w:rsidRDefault="003C056B" w:rsidP="003C056B">
      <w:pPr>
        <w:pStyle w:val="Answer"/>
      </w:pPr>
    </w:p>
    <w:p w14:paraId="015E091F" w14:textId="77777777" w:rsidR="003C056B" w:rsidRDefault="003C056B" w:rsidP="003C056B">
      <w:pPr>
        <w:pStyle w:val="Answer"/>
      </w:pPr>
    </w:p>
    <w:tbl>
      <w:tblPr>
        <w:tblStyle w:val="TableGrid"/>
        <w:tblW w:w="13388" w:type="dxa"/>
        <w:tblInd w:w="357" w:type="dxa"/>
        <w:tblLook w:val="04A0" w:firstRow="1" w:lastRow="0" w:firstColumn="1" w:lastColumn="0" w:noHBand="0" w:noVBand="1"/>
      </w:tblPr>
      <w:tblGrid>
        <w:gridCol w:w="2696"/>
        <w:gridCol w:w="3888"/>
        <w:gridCol w:w="3686"/>
        <w:gridCol w:w="3118"/>
      </w:tblGrid>
      <w:tr w:rsidR="003C056B" w14:paraId="5F112AD3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0F908F0E" w14:textId="77777777" w:rsidR="003C056B" w:rsidRDefault="003C056B" w:rsidP="00890B4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Element 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37CCC6AF" w14:textId="77777777" w:rsidR="003C056B" w:rsidRDefault="003C056B" w:rsidP="00890B4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Function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45EEE833" w14:textId="77777777" w:rsidR="003C056B" w:rsidRDefault="003C056B" w:rsidP="00890B4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Domestic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794ECCBB" w14:textId="77777777" w:rsidR="003C056B" w:rsidRDefault="003C056B" w:rsidP="00890B4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Commercial </w:t>
            </w:r>
          </w:p>
        </w:tc>
      </w:tr>
      <w:tr w:rsidR="003C056B" w14:paraId="5858FC92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DB76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Walls</w:t>
            </w:r>
          </w:p>
          <w:p w14:paraId="3F840C8B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  <w:p w14:paraId="47E1FFB2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2947" w14:textId="2518413A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Walls can be categorised as internal or external</w:t>
            </w:r>
          </w:p>
          <w:p w14:paraId="610B6BEC" w14:textId="39A1351E" w:rsidR="003C056B" w:rsidRDefault="003C056B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  <w:color w:val="FF0000"/>
              </w:rPr>
              <w:t xml:space="preserve">Walls support roofs, </w:t>
            </w:r>
            <w:proofErr w:type="gramStart"/>
            <w:r>
              <w:rPr>
                <w:b/>
                <w:color w:val="FF0000"/>
              </w:rPr>
              <w:t>floors</w:t>
            </w:r>
            <w:proofErr w:type="gramEnd"/>
            <w:r>
              <w:rPr>
                <w:b/>
                <w:color w:val="FF0000"/>
              </w:rPr>
              <w:t xml:space="preserve"> and ceilings. A key element of</w:t>
            </w:r>
            <w:r w:rsidR="0002331C">
              <w:rPr>
                <w:b/>
                <w:color w:val="FF0000"/>
              </w:rPr>
              <w:t xml:space="preserve"> the</w:t>
            </w:r>
            <w:r>
              <w:rPr>
                <w:b/>
                <w:color w:val="FF0000"/>
              </w:rPr>
              <w:t xml:space="preserve"> building envelope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227E" w14:textId="77777777" w:rsidR="003C056B" w:rsidRDefault="003C056B" w:rsidP="00890B4B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External: </w:t>
            </w:r>
          </w:p>
          <w:p w14:paraId="1A8FE284" w14:textId="77777777" w:rsidR="003C056B" w:rsidRDefault="003C056B" w:rsidP="00890B4B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Cavity </w:t>
            </w:r>
          </w:p>
          <w:p w14:paraId="1CF191E9" w14:textId="77777777" w:rsidR="003C056B" w:rsidRDefault="003C056B" w:rsidP="00890B4B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Solid brick </w:t>
            </w:r>
          </w:p>
          <w:p w14:paraId="7A7754B5" w14:textId="77777777" w:rsidR="003C056B" w:rsidRDefault="003C056B" w:rsidP="00890B4B">
            <w:pPr>
              <w:pStyle w:val="Answer"/>
              <w:spacing w:line="240" w:lineRule="auto"/>
              <w:ind w:left="0"/>
              <w:rPr>
                <w:color w:val="FF0000"/>
              </w:rPr>
            </w:pPr>
            <w:r>
              <w:rPr>
                <w:b/>
                <w:color w:val="FF0000"/>
              </w:rPr>
              <w:t xml:space="preserve">Block </w:t>
            </w:r>
          </w:p>
          <w:p w14:paraId="4EF9A561" w14:textId="77777777" w:rsidR="003C056B" w:rsidRDefault="003C056B" w:rsidP="00890B4B">
            <w:pPr>
              <w:pStyle w:val="Answer"/>
              <w:spacing w:line="240" w:lineRule="auto"/>
              <w:ind w:left="0"/>
              <w:rPr>
                <w:color w:val="FF0000"/>
              </w:rPr>
            </w:pPr>
          </w:p>
          <w:p w14:paraId="5A4A5D5E" w14:textId="77777777" w:rsidR="003C056B" w:rsidRDefault="003C056B" w:rsidP="00890B4B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Internal: </w:t>
            </w:r>
          </w:p>
          <w:p w14:paraId="71ECC4E6" w14:textId="77777777" w:rsidR="003C056B" w:rsidRDefault="003C056B" w:rsidP="00890B4B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Partitions (timber, metal)</w:t>
            </w:r>
          </w:p>
          <w:p w14:paraId="234A9F05" w14:textId="77777777" w:rsidR="003C056B" w:rsidRDefault="003C056B" w:rsidP="00890B4B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Solid brick </w:t>
            </w:r>
          </w:p>
          <w:p w14:paraId="00C35937" w14:textId="77777777" w:rsidR="003C056B" w:rsidRDefault="003C056B" w:rsidP="00890B4B">
            <w:pPr>
              <w:pStyle w:val="Answer"/>
              <w:spacing w:line="240" w:lineRule="auto"/>
              <w:ind w:left="0"/>
              <w:rPr>
                <w:color w:val="FF0000"/>
              </w:rPr>
            </w:pPr>
            <w:r>
              <w:rPr>
                <w:b/>
                <w:color w:val="FF0000"/>
              </w:rPr>
              <w:t>Solid block</w:t>
            </w:r>
            <w:r>
              <w:rPr>
                <w:color w:val="FF0000"/>
              </w:rPr>
              <w:t xml:space="preserve"> </w:t>
            </w:r>
          </w:p>
          <w:p w14:paraId="614230A6" w14:textId="77777777" w:rsidR="003C056B" w:rsidRDefault="003C056B" w:rsidP="00890B4B">
            <w:pPr>
              <w:pStyle w:val="Answer"/>
              <w:spacing w:line="240" w:lineRule="auto"/>
              <w:ind w:left="0"/>
              <w:rPr>
                <w:b/>
                <w:color w:val="FF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4DD0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Curtain </w:t>
            </w:r>
          </w:p>
          <w:p w14:paraId="2122ED05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Parapet </w:t>
            </w:r>
          </w:p>
          <w:p w14:paraId="53EBA518" w14:textId="77777777" w:rsidR="003C056B" w:rsidRDefault="003C056B" w:rsidP="00890B4B">
            <w:pPr>
              <w:pStyle w:val="Answer"/>
              <w:ind w:left="0"/>
              <w:rPr>
                <w:color w:val="FF0000"/>
              </w:rPr>
            </w:pPr>
            <w:r>
              <w:rPr>
                <w:b/>
                <w:color w:val="FF0000"/>
              </w:rPr>
              <w:t>Metal partition</w:t>
            </w:r>
            <w:r>
              <w:rPr>
                <w:color w:val="FF0000"/>
              </w:rPr>
              <w:t xml:space="preserve"> </w:t>
            </w:r>
          </w:p>
          <w:p w14:paraId="1229601D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</w:tc>
      </w:tr>
      <w:tr w:rsidR="003C056B" w14:paraId="0FFFAF58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442E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Floors</w:t>
            </w:r>
          </w:p>
          <w:p w14:paraId="31EA7C11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  <w:p w14:paraId="0BA66C79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1EB3" w14:textId="77777777" w:rsidR="003C056B" w:rsidRDefault="003C056B" w:rsidP="00890B4B">
            <w:pPr>
              <w:pStyle w:val="Answer"/>
              <w:ind w:left="0"/>
            </w:pPr>
            <w:r>
              <w:rPr>
                <w:b/>
                <w:color w:val="FF0000"/>
              </w:rPr>
              <w:t xml:space="preserve">Horizontal surface of any space in a building. Provide structural support for contents of a room. Provide resistance to the passage of sound, </w:t>
            </w:r>
            <w:proofErr w:type="gramStart"/>
            <w:r>
              <w:rPr>
                <w:b/>
                <w:color w:val="FF0000"/>
              </w:rPr>
              <w:t>heat</w:t>
            </w:r>
            <w:proofErr w:type="gramEnd"/>
            <w:r>
              <w:rPr>
                <w:b/>
                <w:color w:val="FF0000"/>
              </w:rPr>
              <w:t xml:space="preserve"> and moisture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6A1C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Solid </w:t>
            </w:r>
          </w:p>
          <w:p w14:paraId="4EBD66AC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Suspended timber </w:t>
            </w:r>
          </w:p>
          <w:p w14:paraId="5318BEA8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1BA1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Block and beam </w:t>
            </w:r>
          </w:p>
          <w:p w14:paraId="63CBDF34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Solid </w:t>
            </w:r>
          </w:p>
          <w:p w14:paraId="1F3EC780" w14:textId="77777777" w:rsidR="003C056B" w:rsidRDefault="003C056B" w:rsidP="00890B4B">
            <w:pPr>
              <w:pStyle w:val="Answer"/>
              <w:ind w:left="0"/>
              <w:rPr>
                <w:color w:val="FF0000"/>
              </w:rPr>
            </w:pPr>
          </w:p>
          <w:p w14:paraId="46784BC5" w14:textId="77777777" w:rsidR="003C056B" w:rsidRDefault="003C056B" w:rsidP="00890B4B">
            <w:pPr>
              <w:pStyle w:val="Answer"/>
              <w:ind w:left="0"/>
            </w:pPr>
          </w:p>
        </w:tc>
      </w:tr>
      <w:tr w:rsidR="003C056B" w14:paraId="47EB2A7E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7039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 xml:space="preserve">Roofs </w:t>
            </w:r>
          </w:p>
          <w:p w14:paraId="2F3C2FD2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  <w:p w14:paraId="33036175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9B00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  <w:color w:val="FF0000"/>
              </w:rPr>
              <w:t xml:space="preserve">Protection from the elements contribute to safety, security, </w:t>
            </w:r>
            <w:proofErr w:type="gramStart"/>
            <w:r>
              <w:rPr>
                <w:b/>
                <w:color w:val="FF0000"/>
              </w:rPr>
              <w:t>privacy</w:t>
            </w:r>
            <w:proofErr w:type="gramEnd"/>
            <w:r>
              <w:rPr>
                <w:b/>
                <w:color w:val="FF0000"/>
              </w:rPr>
              <w:t xml:space="preserve"> and insulation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0C24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Truss </w:t>
            </w:r>
          </w:p>
          <w:p w14:paraId="40D7A34F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Traditional cut </w:t>
            </w:r>
          </w:p>
          <w:p w14:paraId="2BA0EC8F" w14:textId="77777777" w:rsidR="003C056B" w:rsidRDefault="003C056B" w:rsidP="00890B4B">
            <w:pPr>
              <w:pStyle w:val="Answer"/>
              <w:ind w:left="0"/>
            </w:pPr>
            <w:r>
              <w:rPr>
                <w:b/>
                <w:color w:val="FF0000"/>
              </w:rPr>
              <w:t xml:space="preserve">Hipped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224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Metal </w:t>
            </w:r>
          </w:p>
          <w:p w14:paraId="307EF0E7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Green </w:t>
            </w:r>
          </w:p>
          <w:p w14:paraId="10EC8EE2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</w:p>
          <w:p w14:paraId="5E323A15" w14:textId="77777777" w:rsidR="003C056B" w:rsidRDefault="003C056B" w:rsidP="00890B4B">
            <w:pPr>
              <w:pStyle w:val="Answer"/>
              <w:ind w:left="0"/>
            </w:pPr>
          </w:p>
        </w:tc>
      </w:tr>
      <w:tr w:rsidR="003C056B" w14:paraId="3E4A02F6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0F13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lastRenderedPageBreak/>
              <w:t xml:space="preserve">Windows </w:t>
            </w:r>
          </w:p>
          <w:p w14:paraId="19B10394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  <w:p w14:paraId="36E2F6AB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6E9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  <w:color w:val="FF0000"/>
              </w:rPr>
              <w:t xml:space="preserve">Let light into a room, provide ventilation and prevent mould. Remove stale air and prevent condensation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8BD9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PVC </w:t>
            </w:r>
          </w:p>
          <w:p w14:paraId="7863F08D" w14:textId="77777777" w:rsidR="003C056B" w:rsidRDefault="003C056B" w:rsidP="00890B4B">
            <w:pPr>
              <w:pStyle w:val="Answer"/>
              <w:ind w:left="0"/>
              <w:rPr>
                <w:color w:val="FF0000"/>
              </w:rPr>
            </w:pPr>
            <w:r>
              <w:rPr>
                <w:b/>
                <w:color w:val="FF0000"/>
              </w:rPr>
              <w:t xml:space="preserve">Timber </w:t>
            </w:r>
          </w:p>
          <w:p w14:paraId="2D104091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Bay </w:t>
            </w:r>
          </w:p>
          <w:p w14:paraId="6389D184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Sash </w:t>
            </w:r>
          </w:p>
          <w:p w14:paraId="3937A2CC" w14:textId="77777777" w:rsidR="003C056B" w:rsidRDefault="003C056B" w:rsidP="00890B4B">
            <w:pPr>
              <w:pStyle w:val="Answer"/>
              <w:ind w:left="0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50E4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Vinyl </w:t>
            </w:r>
          </w:p>
          <w:p w14:paraId="4AC4FA11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Aluminium </w:t>
            </w:r>
          </w:p>
          <w:p w14:paraId="01BA43B5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Composite wood</w:t>
            </w:r>
          </w:p>
          <w:p w14:paraId="61C42EF3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  <w:color w:val="FF0000"/>
              </w:rPr>
              <w:t xml:space="preserve"> </w:t>
            </w:r>
          </w:p>
        </w:tc>
      </w:tr>
      <w:tr w:rsidR="003C056B" w14:paraId="58376B9F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6A50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 xml:space="preserve">Doors </w:t>
            </w:r>
          </w:p>
          <w:p w14:paraId="65DB5BD2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  <w:p w14:paraId="2B5E828C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06FB" w14:textId="57EC1B24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Internal doors provide access and egress to a room or space in a building, help reduce noise and provide privacy. External doors provide protection from the elements and prevent intrusion </w:t>
            </w:r>
          </w:p>
          <w:p w14:paraId="4BEFA805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</w:p>
          <w:p w14:paraId="440DA3AE" w14:textId="77777777" w:rsidR="003C056B" w:rsidRDefault="003C056B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1836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Composite PVC </w:t>
            </w:r>
          </w:p>
          <w:p w14:paraId="5AA6ACD4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Sliding patio </w:t>
            </w:r>
          </w:p>
          <w:p w14:paraId="4741195B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Timber </w:t>
            </w:r>
          </w:p>
          <w:p w14:paraId="277697D2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0C03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Revolving </w:t>
            </w:r>
          </w:p>
          <w:p w14:paraId="3BF895D3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Steel </w:t>
            </w:r>
          </w:p>
          <w:p w14:paraId="4A98851C" w14:textId="77777777" w:rsidR="003C056B" w:rsidRDefault="003C056B" w:rsidP="00890B4B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</w:tbl>
    <w:p w14:paraId="6128948B" w14:textId="77777777" w:rsidR="003C056B" w:rsidRDefault="003C056B" w:rsidP="003C056B">
      <w:pPr>
        <w:pStyle w:val="Answer"/>
      </w:pPr>
    </w:p>
    <w:p w14:paraId="6CD773E8" w14:textId="77777777" w:rsidR="003C056B" w:rsidRPr="00ED09A6" w:rsidRDefault="003C056B" w:rsidP="003C056B"/>
    <w:p w14:paraId="201BE6DE" w14:textId="77777777" w:rsidR="00FC596E" w:rsidRPr="003C056B" w:rsidRDefault="00FC596E" w:rsidP="003C056B"/>
    <w:sectPr w:rsidR="00FC596E" w:rsidRPr="003C056B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49254" w14:textId="77777777" w:rsidR="00210E94" w:rsidRDefault="00210E94">
      <w:pPr>
        <w:spacing w:before="0" w:after="0"/>
      </w:pPr>
      <w:r>
        <w:separator/>
      </w:r>
    </w:p>
  </w:endnote>
  <w:endnote w:type="continuationSeparator" w:id="0">
    <w:p w14:paraId="186FD01A" w14:textId="77777777" w:rsidR="00210E94" w:rsidRDefault="00210E9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ACF3A" w14:textId="77777777" w:rsidR="008E2B97" w:rsidRDefault="008E2B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14A3" w14:textId="17BA4859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17B5A6AA" wp14:editId="044A710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8E2B97">
      <w:fldChar w:fldCharType="begin"/>
    </w:r>
    <w:r w:rsidR="008E2B97">
      <w:instrText xml:space="preserve"> NUMPAGES   \* MERGEFORMAT </w:instrText>
    </w:r>
    <w:r w:rsidR="008E2B97">
      <w:fldChar w:fldCharType="separate"/>
    </w:r>
    <w:r w:rsidR="005C6AF2">
      <w:rPr>
        <w:noProof/>
      </w:rPr>
      <w:t>2</w:t>
    </w:r>
    <w:r w:rsidR="008E2B97">
      <w:rPr>
        <w:noProof/>
      </w:rPr>
      <w:fldChar w:fldCharType="end"/>
    </w:r>
    <w:r w:rsidR="008E2B97">
      <w:rPr>
        <w:noProof/>
      </w:rPr>
      <w:t xml:space="preserve">                                                   </w:t>
    </w:r>
    <w:r w:rsidR="008E2B97" w:rsidRPr="008E2B97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2C45E" w14:textId="77777777" w:rsidR="008E2B97" w:rsidRDefault="008E2B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7CABC" w14:textId="77777777" w:rsidR="00210E94" w:rsidRDefault="00210E94">
      <w:pPr>
        <w:spacing w:before="0" w:after="0"/>
      </w:pPr>
      <w:r>
        <w:separator/>
      </w:r>
    </w:p>
  </w:footnote>
  <w:footnote w:type="continuationSeparator" w:id="0">
    <w:p w14:paraId="20F5DE3E" w14:textId="77777777" w:rsidR="00210E94" w:rsidRDefault="00210E9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438D2" w14:textId="77777777" w:rsidR="008E2B97" w:rsidRDefault="008E2B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B192D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10AA376B" wp14:editId="6D1CB685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51B1AFCF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193046E" wp14:editId="001DAA09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3A9167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28B27796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22751" w14:textId="77777777" w:rsidR="008E2B97" w:rsidRDefault="008E2B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378"/>
    <w:rsid w:val="000033BD"/>
    <w:rsid w:val="0002331C"/>
    <w:rsid w:val="0003287C"/>
    <w:rsid w:val="00060D62"/>
    <w:rsid w:val="00082C62"/>
    <w:rsid w:val="000B231F"/>
    <w:rsid w:val="000E194B"/>
    <w:rsid w:val="00110217"/>
    <w:rsid w:val="00152AC3"/>
    <w:rsid w:val="00156AF3"/>
    <w:rsid w:val="00176046"/>
    <w:rsid w:val="0019491D"/>
    <w:rsid w:val="001F74AD"/>
    <w:rsid w:val="00210E94"/>
    <w:rsid w:val="00262992"/>
    <w:rsid w:val="00295CA8"/>
    <w:rsid w:val="002A4378"/>
    <w:rsid w:val="002D07A8"/>
    <w:rsid w:val="002F0F77"/>
    <w:rsid w:val="003405EA"/>
    <w:rsid w:val="003C056B"/>
    <w:rsid w:val="003F7F14"/>
    <w:rsid w:val="00404B31"/>
    <w:rsid w:val="0040563C"/>
    <w:rsid w:val="004117F4"/>
    <w:rsid w:val="00474C7E"/>
    <w:rsid w:val="00474F67"/>
    <w:rsid w:val="0048500D"/>
    <w:rsid w:val="00524E1B"/>
    <w:rsid w:val="005545EC"/>
    <w:rsid w:val="005C6AF2"/>
    <w:rsid w:val="006124C0"/>
    <w:rsid w:val="006135C0"/>
    <w:rsid w:val="00663B73"/>
    <w:rsid w:val="006642FD"/>
    <w:rsid w:val="00671080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D2F2B"/>
    <w:rsid w:val="00876848"/>
    <w:rsid w:val="008C1F1C"/>
    <w:rsid w:val="008D47A6"/>
    <w:rsid w:val="008E2B97"/>
    <w:rsid w:val="009975A0"/>
    <w:rsid w:val="009C3AF2"/>
    <w:rsid w:val="009C5C6E"/>
    <w:rsid w:val="009E47B4"/>
    <w:rsid w:val="009E7368"/>
    <w:rsid w:val="00A2454C"/>
    <w:rsid w:val="00AA343B"/>
    <w:rsid w:val="00AD179E"/>
    <w:rsid w:val="00AE245C"/>
    <w:rsid w:val="00AF4E8F"/>
    <w:rsid w:val="00B054EC"/>
    <w:rsid w:val="00B54776"/>
    <w:rsid w:val="00BE2C21"/>
    <w:rsid w:val="00C01D20"/>
    <w:rsid w:val="00C202BF"/>
    <w:rsid w:val="00C21EAA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F217231"/>
  <w15:docId w15:val="{DF67E220-2A0E-4745-9471-1BCFA92D2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</Template>
  <TotalTime>5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5</cp:revision>
  <cp:lastPrinted>2021-02-18T12:47:00Z</cp:lastPrinted>
  <dcterms:created xsi:type="dcterms:W3CDTF">2021-07-12T08:12:00Z</dcterms:created>
  <dcterms:modified xsi:type="dcterms:W3CDTF">2021-08-02T13:35:00Z</dcterms:modified>
</cp:coreProperties>
</file>