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B731A2" w14:textId="77777777" w:rsidR="00313E80" w:rsidRDefault="00313E80" w:rsidP="00313E80">
      <w:pPr>
        <w:pStyle w:val="Unittitle"/>
      </w:pPr>
      <w:r>
        <w:t xml:space="preserve">7. Building technology principles </w:t>
      </w:r>
    </w:p>
    <w:p w14:paraId="36F7F82E" w14:textId="7BA551C2" w:rsidR="00313E80" w:rsidRDefault="00313E80" w:rsidP="00313E80">
      <w:pPr>
        <w:pStyle w:val="Heading1"/>
      </w:pPr>
      <w:r>
        <w:t xml:space="preserve">Worksheet </w:t>
      </w:r>
      <w:r w:rsidR="00D73736">
        <w:t>11</w:t>
      </w:r>
      <w:r>
        <w:t>: Superstructure sketches (tutor)</w:t>
      </w:r>
    </w:p>
    <w:p w14:paraId="24D14035" w14:textId="38893E05" w:rsidR="004D393B" w:rsidRDefault="004D393B" w:rsidP="0098785F">
      <w:pPr>
        <w:pStyle w:val="Answer"/>
        <w:ind w:left="0"/>
        <w:rPr>
          <w:b/>
        </w:rPr>
      </w:pPr>
    </w:p>
    <w:p w14:paraId="0A98EC3A" w14:textId="79AE1E5E" w:rsidR="004D393B" w:rsidRDefault="004D393B" w:rsidP="0098785F">
      <w:pPr>
        <w:pStyle w:val="Answer"/>
        <w:ind w:left="0"/>
        <w:rPr>
          <w:b/>
        </w:rPr>
      </w:pPr>
      <w:r w:rsidRPr="0098785F">
        <w:rPr>
          <w:b/>
        </w:rPr>
        <w:t xml:space="preserve">Produce an annotated sketch of the building envelope of a domestic dwelling. </w:t>
      </w:r>
    </w:p>
    <w:p w14:paraId="27AB1EAD" w14:textId="298A2D45" w:rsidR="004D393B" w:rsidRDefault="004D393B" w:rsidP="0098785F">
      <w:pPr>
        <w:pStyle w:val="Answer"/>
        <w:ind w:left="0"/>
        <w:rPr>
          <w:b/>
        </w:rPr>
      </w:pPr>
    </w:p>
    <w:p w14:paraId="6AC48FC3" w14:textId="1ECFEB7F" w:rsidR="004D393B" w:rsidRDefault="004D393B" w:rsidP="0098785F">
      <w:pPr>
        <w:pStyle w:val="Answer"/>
        <w:ind w:left="0"/>
        <w:rPr>
          <w:b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7950571D" wp14:editId="34F78A81">
            <wp:simplePos x="0" y="0"/>
            <wp:positionH relativeFrom="margin">
              <wp:align>center</wp:align>
            </wp:positionH>
            <wp:positionV relativeFrom="paragraph">
              <wp:posOffset>3175</wp:posOffset>
            </wp:positionV>
            <wp:extent cx="4431533" cy="4392488"/>
            <wp:effectExtent l="0" t="0" r="7620" b="8255"/>
            <wp:wrapSquare wrapText="bothSides"/>
            <wp:docPr id="10" name="Picture 9" descr="Diagram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61E0DF2B-4D69-4B33-86E6-C3AC4C4D21D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9" descr="Diagram&#10;&#10;Description automatically generated">
                      <a:extLst>
                        <a:ext uri="{FF2B5EF4-FFF2-40B4-BE49-F238E27FC236}">
                          <a16:creationId xmlns:a16="http://schemas.microsoft.com/office/drawing/2014/main" id="{61E0DF2B-4D69-4B33-86E6-C3AC4C4D21D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31533" cy="43924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1CC1F88" w14:textId="5B182545" w:rsidR="004D393B" w:rsidRDefault="004D393B" w:rsidP="0098785F">
      <w:pPr>
        <w:pStyle w:val="Answer"/>
        <w:ind w:left="0"/>
        <w:rPr>
          <w:b/>
        </w:rPr>
      </w:pPr>
    </w:p>
    <w:p w14:paraId="5EE26944" w14:textId="2950DBD9" w:rsidR="004D393B" w:rsidRDefault="004D393B" w:rsidP="0098785F">
      <w:pPr>
        <w:pStyle w:val="Answer"/>
        <w:ind w:left="0"/>
        <w:rPr>
          <w:b/>
        </w:rPr>
      </w:pPr>
    </w:p>
    <w:p w14:paraId="2EED2CC5" w14:textId="77777777" w:rsidR="004D393B" w:rsidRDefault="004D393B" w:rsidP="0098785F">
      <w:pPr>
        <w:pStyle w:val="Answer"/>
        <w:ind w:left="0"/>
        <w:rPr>
          <w:b/>
        </w:rPr>
      </w:pPr>
    </w:p>
    <w:p w14:paraId="5BDB5DF4" w14:textId="77777777" w:rsidR="004D393B" w:rsidRDefault="004D393B" w:rsidP="0098785F">
      <w:pPr>
        <w:pStyle w:val="Answer"/>
        <w:ind w:left="0"/>
        <w:rPr>
          <w:b/>
        </w:rPr>
      </w:pPr>
    </w:p>
    <w:p w14:paraId="09B0320F" w14:textId="19E1D6D0" w:rsidR="004D393B" w:rsidRDefault="004D393B" w:rsidP="0098785F">
      <w:pPr>
        <w:pStyle w:val="Answer"/>
        <w:ind w:left="0"/>
        <w:rPr>
          <w:b/>
        </w:rPr>
      </w:pPr>
    </w:p>
    <w:p w14:paraId="477D29D0" w14:textId="77777777" w:rsidR="004D393B" w:rsidRDefault="004D393B" w:rsidP="0098785F">
      <w:pPr>
        <w:pStyle w:val="Answer"/>
        <w:ind w:left="0"/>
        <w:rPr>
          <w:b/>
        </w:rPr>
      </w:pPr>
    </w:p>
    <w:p w14:paraId="27B9EB87" w14:textId="77777777" w:rsidR="004D393B" w:rsidRDefault="004D393B" w:rsidP="0098785F">
      <w:pPr>
        <w:pStyle w:val="Answer"/>
        <w:ind w:left="0"/>
        <w:rPr>
          <w:b/>
        </w:rPr>
      </w:pPr>
    </w:p>
    <w:p w14:paraId="228D6127" w14:textId="77777777" w:rsidR="004D393B" w:rsidRDefault="004D393B" w:rsidP="0098785F">
      <w:pPr>
        <w:pStyle w:val="Answer"/>
        <w:ind w:left="0"/>
        <w:rPr>
          <w:b/>
        </w:rPr>
      </w:pPr>
    </w:p>
    <w:p w14:paraId="24D4D71B" w14:textId="77777777" w:rsidR="004D393B" w:rsidRDefault="004D393B" w:rsidP="0098785F">
      <w:pPr>
        <w:pStyle w:val="Answer"/>
        <w:ind w:left="0"/>
        <w:rPr>
          <w:b/>
        </w:rPr>
      </w:pPr>
    </w:p>
    <w:p w14:paraId="144CFAA8" w14:textId="77777777" w:rsidR="004D393B" w:rsidRDefault="004D393B" w:rsidP="0098785F">
      <w:pPr>
        <w:pStyle w:val="Answer"/>
        <w:ind w:left="0"/>
        <w:rPr>
          <w:b/>
        </w:rPr>
      </w:pPr>
    </w:p>
    <w:p w14:paraId="6838BC52" w14:textId="77777777" w:rsidR="004D393B" w:rsidRDefault="004D393B" w:rsidP="0098785F">
      <w:pPr>
        <w:pStyle w:val="Answer"/>
        <w:ind w:left="0"/>
        <w:rPr>
          <w:b/>
        </w:rPr>
      </w:pPr>
    </w:p>
    <w:p w14:paraId="639D85F4" w14:textId="77777777" w:rsidR="004D393B" w:rsidRDefault="004D393B" w:rsidP="0098785F">
      <w:pPr>
        <w:pStyle w:val="Answer"/>
        <w:ind w:left="0"/>
        <w:rPr>
          <w:b/>
        </w:rPr>
      </w:pPr>
    </w:p>
    <w:p w14:paraId="2D28DE9F" w14:textId="77777777" w:rsidR="004D393B" w:rsidRDefault="004D393B" w:rsidP="0098785F">
      <w:pPr>
        <w:pStyle w:val="Answer"/>
        <w:ind w:left="0"/>
        <w:rPr>
          <w:b/>
        </w:rPr>
      </w:pPr>
    </w:p>
    <w:p w14:paraId="13F152B4" w14:textId="77777777" w:rsidR="004D393B" w:rsidRDefault="004D393B" w:rsidP="0098785F">
      <w:pPr>
        <w:pStyle w:val="Answer"/>
        <w:ind w:left="0"/>
        <w:rPr>
          <w:b/>
        </w:rPr>
      </w:pPr>
    </w:p>
    <w:p w14:paraId="2BFE8E2C" w14:textId="77777777" w:rsidR="004D393B" w:rsidRDefault="004D393B" w:rsidP="0098785F">
      <w:pPr>
        <w:pStyle w:val="Answer"/>
        <w:ind w:left="0"/>
        <w:rPr>
          <w:b/>
        </w:rPr>
      </w:pPr>
    </w:p>
    <w:p w14:paraId="5FA0EC19" w14:textId="77777777" w:rsidR="004D393B" w:rsidRDefault="004D393B" w:rsidP="0098785F">
      <w:pPr>
        <w:pStyle w:val="Answer"/>
        <w:ind w:left="0"/>
        <w:rPr>
          <w:b/>
        </w:rPr>
      </w:pPr>
    </w:p>
    <w:p w14:paraId="3B8E6B2D" w14:textId="77777777" w:rsidR="004D393B" w:rsidRDefault="004D393B" w:rsidP="0098785F">
      <w:pPr>
        <w:pStyle w:val="Answer"/>
        <w:ind w:left="0"/>
        <w:rPr>
          <w:b/>
        </w:rPr>
      </w:pPr>
    </w:p>
    <w:p w14:paraId="61B26CFF" w14:textId="77777777" w:rsidR="004D393B" w:rsidRDefault="004D393B" w:rsidP="0098785F">
      <w:pPr>
        <w:pStyle w:val="Answer"/>
        <w:ind w:left="0"/>
        <w:rPr>
          <w:b/>
        </w:rPr>
      </w:pPr>
    </w:p>
    <w:p w14:paraId="150C4FB3" w14:textId="77777777" w:rsidR="004D393B" w:rsidRDefault="004D393B" w:rsidP="0098785F">
      <w:pPr>
        <w:pStyle w:val="Answer"/>
        <w:ind w:left="0"/>
        <w:rPr>
          <w:b/>
        </w:rPr>
      </w:pPr>
    </w:p>
    <w:p w14:paraId="145A506F" w14:textId="77777777" w:rsidR="004D393B" w:rsidRDefault="004D393B" w:rsidP="0098785F">
      <w:pPr>
        <w:pStyle w:val="Answer"/>
        <w:ind w:left="0"/>
        <w:rPr>
          <w:b/>
        </w:rPr>
      </w:pPr>
    </w:p>
    <w:p w14:paraId="67CC73F6" w14:textId="77777777" w:rsidR="004D393B" w:rsidRDefault="004D393B" w:rsidP="0098785F">
      <w:pPr>
        <w:pStyle w:val="Answer"/>
        <w:ind w:left="0"/>
        <w:rPr>
          <w:b/>
        </w:rPr>
      </w:pPr>
    </w:p>
    <w:p w14:paraId="298982B4" w14:textId="77777777" w:rsidR="004D393B" w:rsidRDefault="004D393B" w:rsidP="0098785F">
      <w:pPr>
        <w:pStyle w:val="Answer"/>
        <w:ind w:left="0"/>
        <w:rPr>
          <w:b/>
        </w:rPr>
      </w:pPr>
    </w:p>
    <w:p w14:paraId="1B68012B" w14:textId="77777777" w:rsidR="004D393B" w:rsidRDefault="004D393B" w:rsidP="0098785F">
      <w:pPr>
        <w:pStyle w:val="Answer"/>
        <w:ind w:left="0"/>
        <w:rPr>
          <w:b/>
        </w:rPr>
      </w:pPr>
    </w:p>
    <w:p w14:paraId="000196EE" w14:textId="77777777" w:rsidR="004D393B" w:rsidRDefault="004D393B" w:rsidP="0098785F">
      <w:pPr>
        <w:pStyle w:val="Answer"/>
        <w:ind w:left="0"/>
        <w:rPr>
          <w:b/>
        </w:rPr>
      </w:pPr>
    </w:p>
    <w:p w14:paraId="5807E6CD" w14:textId="77777777" w:rsidR="004D393B" w:rsidRDefault="004D393B" w:rsidP="0098785F">
      <w:pPr>
        <w:pStyle w:val="Answer"/>
        <w:ind w:left="0"/>
        <w:rPr>
          <w:b/>
        </w:rPr>
      </w:pPr>
    </w:p>
    <w:p w14:paraId="422E251C" w14:textId="77777777" w:rsidR="004D393B" w:rsidRDefault="004D393B" w:rsidP="0098785F">
      <w:pPr>
        <w:pStyle w:val="Answer"/>
        <w:ind w:left="0"/>
        <w:rPr>
          <w:b/>
        </w:rPr>
      </w:pPr>
    </w:p>
    <w:p w14:paraId="7F527451" w14:textId="77777777" w:rsidR="004D393B" w:rsidRDefault="004D393B" w:rsidP="0098785F">
      <w:pPr>
        <w:pStyle w:val="Answer"/>
        <w:ind w:left="0"/>
        <w:rPr>
          <w:b/>
        </w:rPr>
      </w:pPr>
    </w:p>
    <w:p w14:paraId="19453CC4" w14:textId="77777777" w:rsidR="004D393B" w:rsidRDefault="004D393B" w:rsidP="0098785F">
      <w:pPr>
        <w:pStyle w:val="Answer"/>
        <w:ind w:left="0"/>
        <w:rPr>
          <w:b/>
        </w:rPr>
      </w:pPr>
    </w:p>
    <w:p w14:paraId="1038F011" w14:textId="77777777" w:rsidR="004D393B" w:rsidRDefault="004D393B" w:rsidP="0098785F">
      <w:pPr>
        <w:pStyle w:val="Answer"/>
        <w:ind w:left="0"/>
        <w:rPr>
          <w:b/>
        </w:rPr>
      </w:pPr>
    </w:p>
    <w:p w14:paraId="735E6CE0" w14:textId="77777777" w:rsidR="004D393B" w:rsidRDefault="004D393B" w:rsidP="0098785F">
      <w:pPr>
        <w:pStyle w:val="Answer"/>
        <w:ind w:left="0"/>
        <w:rPr>
          <w:b/>
        </w:rPr>
      </w:pPr>
    </w:p>
    <w:p w14:paraId="0883D021" w14:textId="77777777" w:rsidR="004D393B" w:rsidRDefault="004D393B" w:rsidP="0098785F">
      <w:pPr>
        <w:pStyle w:val="Answer"/>
        <w:ind w:left="0"/>
        <w:rPr>
          <w:b/>
        </w:rPr>
      </w:pPr>
    </w:p>
    <w:p w14:paraId="43D4341E" w14:textId="75361F0F" w:rsidR="004D393B" w:rsidRDefault="004D393B" w:rsidP="0098785F">
      <w:pPr>
        <w:pStyle w:val="Answer"/>
        <w:ind w:left="0"/>
        <w:rPr>
          <w:b/>
        </w:rPr>
      </w:pPr>
    </w:p>
    <w:p w14:paraId="3EE02A3B" w14:textId="53772427" w:rsidR="004D393B" w:rsidRDefault="004873A3" w:rsidP="0098785F">
      <w:pPr>
        <w:pStyle w:val="Answer"/>
        <w:ind w:left="0"/>
        <w:rPr>
          <w:b/>
        </w:rPr>
      </w:pPr>
      <w:r>
        <w:rPr>
          <w:b/>
        </w:rPr>
        <w:t>Produce an annotated sketch of a steel portal frame</w:t>
      </w:r>
      <w:r w:rsidR="00313E80">
        <w:rPr>
          <w:b/>
        </w:rPr>
        <w:t>.</w:t>
      </w:r>
    </w:p>
    <w:p w14:paraId="38C0F047" w14:textId="439397AB" w:rsidR="004D393B" w:rsidRDefault="004D393B" w:rsidP="0098785F">
      <w:pPr>
        <w:pStyle w:val="Answer"/>
        <w:ind w:left="0"/>
        <w:rPr>
          <w:b/>
        </w:rPr>
      </w:pPr>
    </w:p>
    <w:p w14:paraId="2EC53BD0" w14:textId="356F0ED6" w:rsidR="004D393B" w:rsidRPr="00BB1B53" w:rsidRDefault="004873A3" w:rsidP="0098785F">
      <w:pPr>
        <w:pStyle w:val="Answer"/>
        <w:ind w:left="0"/>
        <w:rPr>
          <w:b/>
        </w:rPr>
      </w:pPr>
      <w:r>
        <w:rPr>
          <w:b/>
          <w:noProof/>
        </w:rPr>
        <w:drawing>
          <wp:anchor distT="0" distB="0" distL="114300" distR="114300" simplePos="0" relativeHeight="251661312" behindDoc="0" locked="0" layoutInCell="1" allowOverlap="1" wp14:anchorId="670D8E41" wp14:editId="42D2FEC6">
            <wp:simplePos x="0" y="0"/>
            <wp:positionH relativeFrom="column">
              <wp:posOffset>2496</wp:posOffset>
            </wp:positionH>
            <wp:positionV relativeFrom="paragraph">
              <wp:posOffset>340885</wp:posOffset>
            </wp:positionV>
            <wp:extent cx="6535420" cy="4243070"/>
            <wp:effectExtent l="0" t="0" r="0" b="5080"/>
            <wp:wrapSquare wrapText="bothSides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5420" cy="424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F947214" w14:textId="77777777" w:rsidR="004D393B" w:rsidRDefault="004D393B" w:rsidP="0098785F">
      <w:pPr>
        <w:pStyle w:val="Answer"/>
        <w:ind w:left="0"/>
        <w:rPr>
          <w:b/>
          <w:color w:val="FF0000"/>
        </w:rPr>
      </w:pPr>
    </w:p>
    <w:p w14:paraId="5CE94919" w14:textId="77777777" w:rsidR="004D393B" w:rsidRDefault="004D393B" w:rsidP="0098785F">
      <w:pPr>
        <w:pStyle w:val="Answer"/>
        <w:ind w:left="0"/>
        <w:rPr>
          <w:b/>
          <w:color w:val="FF0000"/>
        </w:rPr>
      </w:pPr>
    </w:p>
    <w:p w14:paraId="7CA62A22" w14:textId="7A1979B7" w:rsidR="004D393B" w:rsidRDefault="004D393B" w:rsidP="0098785F">
      <w:pPr>
        <w:pStyle w:val="Answer"/>
        <w:ind w:left="0"/>
        <w:rPr>
          <w:b/>
          <w:color w:val="FF0000"/>
        </w:rPr>
      </w:pPr>
      <w:r>
        <w:rPr>
          <w:noProof/>
        </w:rPr>
        <w:drawing>
          <wp:inline distT="0" distB="0" distL="0" distR="0" wp14:anchorId="3E5F5997" wp14:editId="5A62612E">
            <wp:extent cx="6043930" cy="3930015"/>
            <wp:effectExtent l="0" t="0" r="0" b="0"/>
            <wp:docPr id="7" name="Content Placeholder 6" descr="Diagram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F9DEC46A-696D-4692-81D6-7D82001ED250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Content Placeholder 6" descr="Diagram&#10;&#10;Description automatically generated">
                      <a:extLst>
                        <a:ext uri="{FF2B5EF4-FFF2-40B4-BE49-F238E27FC236}">
                          <a16:creationId xmlns:a16="http://schemas.microsoft.com/office/drawing/2014/main" id="{F9DEC46A-696D-4692-81D6-7D82001ED250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3930" cy="3930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DAB4354" w14:textId="77777777" w:rsidR="004D393B" w:rsidRDefault="004D393B" w:rsidP="0098785F">
      <w:pPr>
        <w:pStyle w:val="Answer"/>
        <w:ind w:left="0"/>
        <w:rPr>
          <w:b/>
          <w:color w:val="FF0000"/>
        </w:rPr>
      </w:pPr>
    </w:p>
    <w:sectPr w:rsidR="004D393B" w:rsidSect="00F716F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7C653A" w14:textId="77777777" w:rsidR="00135EE7" w:rsidRDefault="00135EE7">
      <w:pPr>
        <w:spacing w:before="0" w:after="0"/>
      </w:pPr>
      <w:r>
        <w:separator/>
      </w:r>
    </w:p>
  </w:endnote>
  <w:endnote w:type="continuationSeparator" w:id="0">
    <w:p w14:paraId="7633BA5F" w14:textId="77777777" w:rsidR="00135EE7" w:rsidRDefault="00135EE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77C56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61513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2FA638E0" wp14:editId="16E0B4C1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EE08C8A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677C7162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FA638E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" fillcolor="window" strokecolor="window" strokeweight=".5pt">
              <v:textbox>
                <w:txbxContent>
                  <w:p w14:paraId="5EE08C8A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677C7162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45831F9D" wp14:editId="52609929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FCD85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25D12F" w14:textId="77777777" w:rsidR="00135EE7" w:rsidRDefault="00135EE7">
      <w:pPr>
        <w:spacing w:before="0" w:after="0"/>
      </w:pPr>
      <w:r>
        <w:separator/>
      </w:r>
    </w:p>
  </w:footnote>
  <w:footnote w:type="continuationSeparator" w:id="0">
    <w:p w14:paraId="79D062C3" w14:textId="77777777" w:rsidR="00135EE7" w:rsidRDefault="00135EE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B0425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78892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635AE175" wp14:editId="3088372C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0F6F079C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74B95B83" wp14:editId="05F8AA34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E813B2E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807FE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isplayBackgroundShape/>
  <w:embedSystemFonts/>
  <w:proofState w:spelling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93B"/>
    <w:rsid w:val="000033BD"/>
    <w:rsid w:val="00082C62"/>
    <w:rsid w:val="000B231F"/>
    <w:rsid w:val="000E194B"/>
    <w:rsid w:val="00110217"/>
    <w:rsid w:val="00135EE7"/>
    <w:rsid w:val="00152AC3"/>
    <w:rsid w:val="00156AF3"/>
    <w:rsid w:val="00177F61"/>
    <w:rsid w:val="0019491D"/>
    <w:rsid w:val="001F74AD"/>
    <w:rsid w:val="002D07A8"/>
    <w:rsid w:val="00313E80"/>
    <w:rsid w:val="003405EA"/>
    <w:rsid w:val="00342E9E"/>
    <w:rsid w:val="003F7F14"/>
    <w:rsid w:val="00404B31"/>
    <w:rsid w:val="00474F67"/>
    <w:rsid w:val="0048500D"/>
    <w:rsid w:val="004873A3"/>
    <w:rsid w:val="004D393B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12A4E"/>
    <w:rsid w:val="008C1F1C"/>
    <w:rsid w:val="008D47A6"/>
    <w:rsid w:val="008F087B"/>
    <w:rsid w:val="009975A0"/>
    <w:rsid w:val="009C5C6E"/>
    <w:rsid w:val="009E3806"/>
    <w:rsid w:val="00A2454C"/>
    <w:rsid w:val="00AA5829"/>
    <w:rsid w:val="00AD179E"/>
    <w:rsid w:val="00AE245C"/>
    <w:rsid w:val="00AF7138"/>
    <w:rsid w:val="00B054EC"/>
    <w:rsid w:val="00BB1B53"/>
    <w:rsid w:val="00BE2C21"/>
    <w:rsid w:val="00C01D20"/>
    <w:rsid w:val="00C202BF"/>
    <w:rsid w:val="00C60280"/>
    <w:rsid w:val="00C858D7"/>
    <w:rsid w:val="00C92F19"/>
    <w:rsid w:val="00D073BC"/>
    <w:rsid w:val="00D56B82"/>
    <w:rsid w:val="00D73736"/>
    <w:rsid w:val="00D83D95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31B31C"/>
  <w15:docId w15:val="{39CE5CBA-7010-4260-A0B8-EC539ACC2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Construction.dotx</Template>
  <TotalTime>7</TotalTime>
  <Pages>2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Jonathan Ingoldby</cp:lastModifiedBy>
  <cp:revision>7</cp:revision>
  <cp:lastPrinted>2013-05-15T12:05:00Z</cp:lastPrinted>
  <dcterms:created xsi:type="dcterms:W3CDTF">2021-07-12T08:14:00Z</dcterms:created>
  <dcterms:modified xsi:type="dcterms:W3CDTF">2021-07-23T07:27:00Z</dcterms:modified>
</cp:coreProperties>
</file>