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F0BCD" w14:textId="77777777" w:rsidR="00B20306" w:rsidRDefault="00B20306" w:rsidP="00B20306">
      <w:pPr>
        <w:pStyle w:val="Unittitle"/>
      </w:pPr>
      <w:r>
        <w:t xml:space="preserve">7. Building technology principles </w:t>
      </w:r>
    </w:p>
    <w:p w14:paraId="63F49A14" w14:textId="6A0CF393" w:rsidR="00B20306" w:rsidRDefault="00B20306" w:rsidP="00B20306">
      <w:pPr>
        <w:pStyle w:val="Heading1"/>
      </w:pPr>
      <w:r>
        <w:t>Worksheet 13: Infrastructure mind map (</w:t>
      </w:r>
      <w:r w:rsidR="0039460E">
        <w:t>learner</w:t>
      </w:r>
      <w:r>
        <w:t xml:space="preserve">) </w:t>
      </w:r>
    </w:p>
    <w:p w14:paraId="39C7CC9B" w14:textId="77777777" w:rsidR="00B20306" w:rsidRPr="00A85239" w:rsidRDefault="00B20306" w:rsidP="00B20306">
      <w:pPr>
        <w:pStyle w:val="Heading1"/>
        <w:rPr>
          <w:b w:val="0"/>
          <w:bCs w:val="0"/>
        </w:rPr>
      </w:pPr>
      <w:r w:rsidRPr="00A85239">
        <w:rPr>
          <w:b w:val="0"/>
          <w:bCs w:val="0"/>
          <w:color w:val="auto"/>
          <w:sz w:val="24"/>
        </w:rPr>
        <w:t>Create a mind map to represent the different types of infrastructure you have learned about so far.</w:t>
      </w:r>
      <w:r w:rsidRPr="00A85239">
        <w:rPr>
          <w:b w:val="0"/>
          <w:bCs w:val="0"/>
        </w:rPr>
        <w:t xml:space="preserve"> </w:t>
      </w:r>
    </w:p>
    <w:p w14:paraId="410119E5" w14:textId="3F528EE5" w:rsidR="00B20306" w:rsidRDefault="00B20306" w:rsidP="00B20306">
      <w:pPr>
        <w:pStyle w:val="Answer"/>
      </w:pPr>
    </w:p>
    <w:p w14:paraId="624B39E2" w14:textId="77777777" w:rsidR="00B20306" w:rsidRDefault="00B20306" w:rsidP="00B20306">
      <w:pPr>
        <w:pStyle w:val="Answer"/>
        <w:ind w:left="720"/>
      </w:pPr>
    </w:p>
    <w:p w14:paraId="7AF88F2E" w14:textId="77777777" w:rsidR="00B20306" w:rsidRDefault="00B20306" w:rsidP="00B20306">
      <w:pPr>
        <w:pStyle w:val="Answer"/>
        <w:ind w:left="720"/>
      </w:pPr>
    </w:p>
    <w:p w14:paraId="2C99D01F" w14:textId="77777777" w:rsidR="00B20306" w:rsidRDefault="00B20306" w:rsidP="00B20306">
      <w:pPr>
        <w:pStyle w:val="Answer"/>
      </w:pPr>
    </w:p>
    <w:p w14:paraId="23D20B35" w14:textId="77777777" w:rsidR="00B20306" w:rsidRDefault="00B20306" w:rsidP="00B20306">
      <w:pPr>
        <w:pStyle w:val="Answer"/>
      </w:pPr>
    </w:p>
    <w:p w14:paraId="4C04B0D7" w14:textId="77777777" w:rsidR="00B20306" w:rsidRDefault="00B20306" w:rsidP="00B20306">
      <w:pPr>
        <w:pStyle w:val="Answer"/>
      </w:pPr>
    </w:p>
    <w:p w14:paraId="6B0117F9" w14:textId="77777777" w:rsidR="00B20306" w:rsidRDefault="00B20306" w:rsidP="00B20306">
      <w:pPr>
        <w:pStyle w:val="Answer"/>
      </w:pPr>
    </w:p>
    <w:p w14:paraId="24018C91" w14:textId="77777777" w:rsidR="00B20306" w:rsidRDefault="00B20306" w:rsidP="00B20306">
      <w:pPr>
        <w:pStyle w:val="Answer"/>
      </w:pPr>
    </w:p>
    <w:p w14:paraId="6A7A59BC" w14:textId="77777777" w:rsidR="00B20306" w:rsidRDefault="00B20306" w:rsidP="00B20306">
      <w:pPr>
        <w:pStyle w:val="Answer"/>
        <w:ind w:left="0"/>
      </w:pPr>
    </w:p>
    <w:p w14:paraId="72D170F0" w14:textId="77777777" w:rsidR="00B20306" w:rsidRDefault="00B20306" w:rsidP="00B20306">
      <w:pPr>
        <w:pStyle w:val="Answer"/>
        <w:ind w:left="0"/>
      </w:pPr>
    </w:p>
    <w:p w14:paraId="67E699C0" w14:textId="77777777" w:rsidR="00B20306" w:rsidRDefault="00B20306" w:rsidP="00B20306">
      <w:pPr>
        <w:pStyle w:val="Answer"/>
        <w:ind w:left="0"/>
      </w:pPr>
    </w:p>
    <w:p w14:paraId="14A5509D" w14:textId="77777777" w:rsidR="00B20306" w:rsidRDefault="00B20306" w:rsidP="00B20306">
      <w:pPr>
        <w:pStyle w:val="Answer"/>
        <w:ind w:left="0"/>
      </w:pPr>
    </w:p>
    <w:p w14:paraId="25126629" w14:textId="77777777" w:rsidR="00B20306" w:rsidRDefault="00B20306" w:rsidP="00B20306">
      <w:pPr>
        <w:pStyle w:val="Answer"/>
        <w:ind w:left="0"/>
      </w:pPr>
    </w:p>
    <w:p w14:paraId="4DE6058A" w14:textId="77777777" w:rsidR="00B20306" w:rsidRDefault="00B20306" w:rsidP="00B20306">
      <w:pPr>
        <w:pStyle w:val="Answer"/>
        <w:ind w:left="0"/>
        <w:rPr>
          <w:b/>
          <w:color w:val="FF0000"/>
        </w:rPr>
      </w:pPr>
    </w:p>
    <w:p w14:paraId="0C6F6663" w14:textId="77777777" w:rsidR="00B20306" w:rsidRDefault="00B20306" w:rsidP="00B20306">
      <w:pPr>
        <w:pStyle w:val="Answer"/>
        <w:ind w:left="0"/>
        <w:rPr>
          <w:b/>
          <w:color w:val="FF0000"/>
        </w:rPr>
      </w:pPr>
    </w:p>
    <w:p w14:paraId="28B7A2FB" w14:textId="77777777" w:rsidR="00B20306" w:rsidRDefault="00B20306" w:rsidP="00B20306">
      <w:pPr>
        <w:pStyle w:val="Answer"/>
        <w:ind w:left="0"/>
        <w:rPr>
          <w:b/>
          <w:color w:val="FF0000"/>
        </w:rPr>
      </w:pPr>
    </w:p>
    <w:p w14:paraId="27F447CF" w14:textId="77777777" w:rsidR="00B20306" w:rsidRDefault="00B20306" w:rsidP="00B20306">
      <w:pPr>
        <w:pStyle w:val="Answer"/>
        <w:ind w:left="0"/>
        <w:rPr>
          <w:b/>
          <w:color w:val="FF0000"/>
        </w:rPr>
      </w:pPr>
    </w:p>
    <w:p w14:paraId="71793AD7" w14:textId="18C89642" w:rsidR="00226D34" w:rsidRDefault="00226D34" w:rsidP="00545316">
      <w:pPr>
        <w:pStyle w:val="Answer"/>
      </w:pPr>
    </w:p>
    <w:p w14:paraId="52D34057" w14:textId="77777777" w:rsidR="00226D34" w:rsidRDefault="00226D34" w:rsidP="001B2263">
      <w:pPr>
        <w:pStyle w:val="Answer"/>
        <w:ind w:left="720"/>
      </w:pPr>
    </w:p>
    <w:p w14:paraId="0CF7F430" w14:textId="77777777" w:rsidR="00226D34" w:rsidRDefault="00226D34" w:rsidP="00961818">
      <w:pPr>
        <w:pStyle w:val="Answer"/>
        <w:ind w:left="0"/>
      </w:pPr>
    </w:p>
    <w:sectPr w:rsidR="00226D34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99877" w14:textId="77777777" w:rsidR="0035019D" w:rsidRDefault="0035019D">
      <w:pPr>
        <w:spacing w:before="0" w:after="0"/>
      </w:pPr>
      <w:r>
        <w:separator/>
      </w:r>
    </w:p>
  </w:endnote>
  <w:endnote w:type="continuationSeparator" w:id="0">
    <w:p w14:paraId="6AC17BAE" w14:textId="77777777" w:rsidR="0035019D" w:rsidRDefault="003501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236D0" w14:textId="77777777" w:rsidR="00B616BE" w:rsidRDefault="00B616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56E7C" w14:textId="67A5215B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329D185F" wp14:editId="79F343E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B616BE">
      <w:rPr>
        <w:noProof/>
      </w:rPr>
      <w:t xml:space="preserve">                                              </w:t>
    </w:r>
    <w:r w:rsidR="00B616BE" w:rsidRPr="00B616BE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2E53" w14:textId="77777777" w:rsidR="00B616BE" w:rsidRDefault="00B616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F2D55" w14:textId="77777777" w:rsidR="0035019D" w:rsidRDefault="0035019D">
      <w:pPr>
        <w:spacing w:before="0" w:after="0"/>
      </w:pPr>
      <w:r>
        <w:separator/>
      </w:r>
    </w:p>
  </w:footnote>
  <w:footnote w:type="continuationSeparator" w:id="0">
    <w:p w14:paraId="7FE2E3D4" w14:textId="77777777" w:rsidR="0035019D" w:rsidRDefault="003501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D26C6" w14:textId="77777777" w:rsidR="00B616BE" w:rsidRDefault="00B616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FE46F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73C7C51C" wp14:editId="51E1B2F7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7D2B4525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A9B87DE" wp14:editId="1BB83D32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2E5807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0089FF2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95C1A" w14:textId="77777777" w:rsidR="00B616BE" w:rsidRDefault="00B616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D34"/>
    <w:rsid w:val="000033BD"/>
    <w:rsid w:val="0003287C"/>
    <w:rsid w:val="00060D62"/>
    <w:rsid w:val="00082C62"/>
    <w:rsid w:val="000B231F"/>
    <w:rsid w:val="000E194B"/>
    <w:rsid w:val="00110217"/>
    <w:rsid w:val="00152AC3"/>
    <w:rsid w:val="00156AF3"/>
    <w:rsid w:val="00176046"/>
    <w:rsid w:val="0019491D"/>
    <w:rsid w:val="001F74AD"/>
    <w:rsid w:val="00226D34"/>
    <w:rsid w:val="00262992"/>
    <w:rsid w:val="00295CA8"/>
    <w:rsid w:val="002D07A8"/>
    <w:rsid w:val="002F0F77"/>
    <w:rsid w:val="003405EA"/>
    <w:rsid w:val="0035019D"/>
    <w:rsid w:val="003812D7"/>
    <w:rsid w:val="0039460E"/>
    <w:rsid w:val="003F7F14"/>
    <w:rsid w:val="00401A3E"/>
    <w:rsid w:val="00404B31"/>
    <w:rsid w:val="0040563C"/>
    <w:rsid w:val="004117F4"/>
    <w:rsid w:val="00474C7E"/>
    <w:rsid w:val="00474F67"/>
    <w:rsid w:val="0048500D"/>
    <w:rsid w:val="00524E1B"/>
    <w:rsid w:val="005545EC"/>
    <w:rsid w:val="005C6AF2"/>
    <w:rsid w:val="006124C0"/>
    <w:rsid w:val="006135C0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2157"/>
    <w:rsid w:val="00797FA7"/>
    <w:rsid w:val="00876848"/>
    <w:rsid w:val="008C1F1C"/>
    <w:rsid w:val="008D47A6"/>
    <w:rsid w:val="00961818"/>
    <w:rsid w:val="009975A0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20306"/>
    <w:rsid w:val="00B54776"/>
    <w:rsid w:val="00B616BE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8666B9"/>
  <w15:docId w15:val="{9005B3F5-75E9-4742-AA60-2883EFDD5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</Template>
  <TotalTime>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2021-02-18T12:47:00Z</cp:lastPrinted>
  <dcterms:created xsi:type="dcterms:W3CDTF">2021-07-12T08:21:00Z</dcterms:created>
  <dcterms:modified xsi:type="dcterms:W3CDTF">2021-08-18T11:15:00Z</dcterms:modified>
</cp:coreProperties>
</file>