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B3B41" w14:textId="77777777" w:rsidR="00D330AA" w:rsidRDefault="00D330AA" w:rsidP="00D330AA">
      <w:pPr>
        <w:pStyle w:val="Unittitle"/>
      </w:pPr>
      <w:r>
        <w:t xml:space="preserve">7. Building technology principles  </w:t>
      </w:r>
    </w:p>
    <w:p w14:paraId="098CEAF5" w14:textId="77777777" w:rsidR="00D330AA" w:rsidRDefault="00D330AA" w:rsidP="00D330AA">
      <w:pPr>
        <w:pStyle w:val="Heading1"/>
      </w:pPr>
      <w:r>
        <w:t>Worksheet 16: Approved documents (tutor)</w:t>
      </w:r>
    </w:p>
    <w:tbl>
      <w:tblPr>
        <w:tblStyle w:val="TableGrid"/>
        <w:tblW w:w="14596" w:type="dxa"/>
        <w:tblLook w:val="04A0" w:firstRow="1" w:lastRow="0" w:firstColumn="1" w:lastColumn="0" w:noHBand="0" w:noVBand="1"/>
      </w:tblPr>
      <w:tblGrid>
        <w:gridCol w:w="3539"/>
        <w:gridCol w:w="11057"/>
      </w:tblGrid>
      <w:tr w:rsidR="00D330AA" w14:paraId="3A2E019A" w14:textId="77777777" w:rsidTr="00890B4B">
        <w:tc>
          <w:tcPr>
            <w:tcW w:w="3539" w:type="dxa"/>
            <w:tcBorders>
              <w:top w:val="single" w:sz="4" w:space="0" w:color="auto"/>
              <w:left w:val="single" w:sz="4" w:space="0" w:color="auto"/>
              <w:bottom w:val="single" w:sz="4" w:space="0" w:color="auto"/>
              <w:right w:val="single" w:sz="4" w:space="0" w:color="auto"/>
            </w:tcBorders>
            <w:shd w:val="clear" w:color="auto" w:fill="0070C0"/>
            <w:hideMark/>
          </w:tcPr>
          <w:p w14:paraId="7E1E7146" w14:textId="77777777" w:rsidR="00D330AA" w:rsidRDefault="00D330AA" w:rsidP="00890B4B">
            <w:pPr>
              <w:rPr>
                <w:color w:val="FFFFFF" w:themeColor="background1"/>
                <w:sz w:val="24"/>
              </w:rPr>
            </w:pPr>
            <w:r>
              <w:rPr>
                <w:color w:val="FFFFFF" w:themeColor="background1"/>
                <w:sz w:val="24"/>
              </w:rPr>
              <w:t xml:space="preserve">Part title </w:t>
            </w:r>
          </w:p>
        </w:tc>
        <w:tc>
          <w:tcPr>
            <w:tcW w:w="11057" w:type="dxa"/>
            <w:tcBorders>
              <w:top w:val="single" w:sz="4" w:space="0" w:color="auto"/>
              <w:left w:val="single" w:sz="4" w:space="0" w:color="auto"/>
              <w:bottom w:val="single" w:sz="4" w:space="0" w:color="auto"/>
              <w:right w:val="single" w:sz="4" w:space="0" w:color="auto"/>
            </w:tcBorders>
            <w:shd w:val="clear" w:color="auto" w:fill="0070C0"/>
            <w:hideMark/>
          </w:tcPr>
          <w:p w14:paraId="70EC7413" w14:textId="77777777" w:rsidR="00D330AA" w:rsidRDefault="00D330AA" w:rsidP="00890B4B">
            <w:pPr>
              <w:rPr>
                <w:color w:val="FFFFFF" w:themeColor="background1"/>
                <w:sz w:val="24"/>
              </w:rPr>
            </w:pPr>
            <w:r>
              <w:rPr>
                <w:color w:val="FFFFFF" w:themeColor="background1"/>
                <w:sz w:val="24"/>
              </w:rPr>
              <w:t xml:space="preserve">Description </w:t>
            </w:r>
          </w:p>
        </w:tc>
      </w:tr>
      <w:tr w:rsidR="00D330AA" w14:paraId="6A949915"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2003ECD" w14:textId="77777777" w:rsidR="00D330AA" w:rsidRDefault="00D330AA" w:rsidP="00890B4B">
            <w:r>
              <w:t xml:space="preserve">Part A </w:t>
            </w:r>
            <w:r>
              <w:rPr>
                <w:b/>
                <w:color w:val="FF0000"/>
              </w:rPr>
              <w:t xml:space="preserve">Structure </w:t>
            </w:r>
          </w:p>
        </w:tc>
        <w:tc>
          <w:tcPr>
            <w:tcW w:w="11057" w:type="dxa"/>
            <w:tcBorders>
              <w:top w:val="single" w:sz="4" w:space="0" w:color="auto"/>
              <w:left w:val="single" w:sz="4" w:space="0" w:color="auto"/>
              <w:bottom w:val="single" w:sz="4" w:space="0" w:color="auto"/>
              <w:right w:val="single" w:sz="4" w:space="0" w:color="auto"/>
            </w:tcBorders>
          </w:tcPr>
          <w:p w14:paraId="2E75E763" w14:textId="329E7B93" w:rsidR="00D330AA" w:rsidRDefault="00D330AA" w:rsidP="00890B4B">
            <w:pPr>
              <w:rPr>
                <w:b/>
                <w:color w:val="FF0000"/>
              </w:rPr>
            </w:pPr>
            <w:r>
              <w:rPr>
                <w:b/>
                <w:color w:val="FF0000"/>
              </w:rPr>
              <w:t xml:space="preserve">Requires all buildings to be designed, </w:t>
            </w:r>
            <w:proofErr w:type="gramStart"/>
            <w:r>
              <w:rPr>
                <w:b/>
                <w:color w:val="FF0000"/>
              </w:rPr>
              <w:t>constructed</w:t>
            </w:r>
            <w:proofErr w:type="gramEnd"/>
            <w:r>
              <w:rPr>
                <w:b/>
                <w:color w:val="FF0000"/>
              </w:rPr>
              <w:t xml:space="preserve"> or altered to be structurally safe and not impair the structural </w:t>
            </w:r>
            <w:r w:rsidR="001A7757">
              <w:rPr>
                <w:b/>
                <w:color w:val="FF0000"/>
              </w:rPr>
              <w:t>stability</w:t>
            </w:r>
            <w:r>
              <w:rPr>
                <w:b/>
                <w:color w:val="FF0000"/>
              </w:rPr>
              <w:t xml:space="preserve"> of surrounding buildings.</w:t>
            </w:r>
          </w:p>
          <w:p w14:paraId="7C3A7B2E" w14:textId="77777777" w:rsidR="00D330AA" w:rsidRDefault="00D330AA" w:rsidP="00890B4B">
            <w:pPr>
              <w:rPr>
                <w:b/>
                <w:color w:val="FF0000"/>
              </w:rPr>
            </w:pPr>
          </w:p>
        </w:tc>
      </w:tr>
      <w:tr w:rsidR="00D330AA" w14:paraId="16BE4333"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61C1A0C1" w14:textId="77777777" w:rsidR="00D330AA" w:rsidRDefault="00D330AA" w:rsidP="00890B4B">
            <w:r>
              <w:t xml:space="preserve">Part B </w:t>
            </w:r>
            <w:r>
              <w:rPr>
                <w:b/>
                <w:color w:val="FF0000"/>
              </w:rPr>
              <w:t>Fire safety</w:t>
            </w:r>
          </w:p>
        </w:tc>
        <w:tc>
          <w:tcPr>
            <w:tcW w:w="11057" w:type="dxa"/>
            <w:tcBorders>
              <w:top w:val="single" w:sz="4" w:space="0" w:color="auto"/>
              <w:left w:val="single" w:sz="4" w:space="0" w:color="auto"/>
              <w:bottom w:val="single" w:sz="4" w:space="0" w:color="auto"/>
              <w:right w:val="single" w:sz="4" w:space="0" w:color="auto"/>
            </w:tcBorders>
          </w:tcPr>
          <w:p w14:paraId="5C40FC0E" w14:textId="77777777" w:rsidR="00D330AA" w:rsidRDefault="00D330AA" w:rsidP="00890B4B">
            <w:pPr>
              <w:rPr>
                <w:b/>
                <w:color w:val="FF0000"/>
              </w:rPr>
            </w:pPr>
            <w:r>
              <w:rPr>
                <w:b/>
                <w:color w:val="FF0000"/>
              </w:rPr>
              <w:t xml:space="preserve">Covers all measures to provide safety from fires for building residents, people in the vicinity of the building and firefighters. Guidance covers means of escape, fire detection and warning systems. </w:t>
            </w:r>
          </w:p>
          <w:p w14:paraId="44128D29" w14:textId="77777777" w:rsidR="00D330AA" w:rsidRDefault="00D330AA" w:rsidP="00890B4B">
            <w:pPr>
              <w:rPr>
                <w:b/>
                <w:color w:val="FF0000"/>
              </w:rPr>
            </w:pPr>
          </w:p>
        </w:tc>
      </w:tr>
      <w:tr w:rsidR="00D330AA" w14:paraId="25AD2AA4"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C24C52F" w14:textId="1A6BD8E1" w:rsidR="00D330AA" w:rsidRDefault="00D330AA" w:rsidP="00890B4B">
            <w:r>
              <w:t xml:space="preserve">Part C </w:t>
            </w:r>
            <w:r>
              <w:rPr>
                <w:b/>
                <w:color w:val="FF0000"/>
              </w:rPr>
              <w:t>Site preparation and resistance to contamina</w:t>
            </w:r>
            <w:r w:rsidR="001A7757">
              <w:rPr>
                <w:b/>
                <w:color w:val="FF0000"/>
              </w:rPr>
              <w:t>n</w:t>
            </w:r>
            <w:r>
              <w:rPr>
                <w:b/>
                <w:color w:val="FF0000"/>
              </w:rPr>
              <w:t>ts and moisture</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49AD64C1" w14:textId="77777777" w:rsidR="00D330AA" w:rsidRDefault="00D330AA" w:rsidP="00890B4B">
            <w:pPr>
              <w:rPr>
                <w:b/>
                <w:color w:val="FF0000"/>
              </w:rPr>
            </w:pPr>
            <w:r>
              <w:rPr>
                <w:b/>
                <w:color w:val="FF0000"/>
              </w:rPr>
              <w:t xml:space="preserve">Covers weather and water tightness of buildings. Subsoil drainage, site preparation and contaminated land as well as all other related hazardous and dangerous substances. </w:t>
            </w:r>
          </w:p>
          <w:p w14:paraId="1BFF214C" w14:textId="77777777" w:rsidR="00D330AA" w:rsidRDefault="00D330AA" w:rsidP="00890B4B">
            <w:pPr>
              <w:rPr>
                <w:b/>
                <w:color w:val="FF0000"/>
              </w:rPr>
            </w:pPr>
          </w:p>
        </w:tc>
      </w:tr>
      <w:tr w:rsidR="00D330AA" w14:paraId="6E998877"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7F499ABC" w14:textId="77777777" w:rsidR="00D330AA" w:rsidRDefault="00D330AA" w:rsidP="00890B4B">
            <w:r>
              <w:t xml:space="preserve">Part D </w:t>
            </w:r>
            <w:r>
              <w:rPr>
                <w:b/>
                <w:color w:val="FF0000"/>
              </w:rPr>
              <w:t>Toxic substances</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45C2113D" w14:textId="64CD3D15" w:rsidR="00D330AA" w:rsidRDefault="00D330AA" w:rsidP="00890B4B">
            <w:pPr>
              <w:rPr>
                <w:b/>
                <w:color w:val="FF0000"/>
              </w:rPr>
            </w:pPr>
            <w:r>
              <w:rPr>
                <w:b/>
                <w:color w:val="FF0000"/>
              </w:rPr>
              <w:t xml:space="preserve">This controls </w:t>
            </w:r>
            <w:r w:rsidR="001A7757">
              <w:rPr>
                <w:b/>
                <w:color w:val="FF0000"/>
              </w:rPr>
              <w:t>h</w:t>
            </w:r>
            <w:r>
              <w:rPr>
                <w:b/>
                <w:color w:val="FF0000"/>
              </w:rPr>
              <w:t xml:space="preserve">azards from the toxic chemicals used in cavity fill insulation systems. </w:t>
            </w:r>
          </w:p>
          <w:p w14:paraId="411C1D36" w14:textId="77777777" w:rsidR="00D330AA" w:rsidRDefault="00D330AA" w:rsidP="00890B4B">
            <w:pPr>
              <w:rPr>
                <w:b/>
                <w:color w:val="FF0000"/>
              </w:rPr>
            </w:pPr>
          </w:p>
        </w:tc>
      </w:tr>
      <w:tr w:rsidR="00D330AA" w14:paraId="72CA171C"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31533FF" w14:textId="77777777" w:rsidR="00D330AA" w:rsidRDefault="00D330AA" w:rsidP="00890B4B">
            <w:r>
              <w:t xml:space="preserve">Part E </w:t>
            </w:r>
            <w:r>
              <w:rPr>
                <w:b/>
                <w:color w:val="FF0000"/>
              </w:rPr>
              <w:t>Resistance to the passage of sound</w:t>
            </w:r>
          </w:p>
        </w:tc>
        <w:tc>
          <w:tcPr>
            <w:tcW w:w="11057" w:type="dxa"/>
            <w:tcBorders>
              <w:top w:val="single" w:sz="4" w:space="0" w:color="auto"/>
              <w:left w:val="single" w:sz="4" w:space="0" w:color="auto"/>
              <w:bottom w:val="single" w:sz="4" w:space="0" w:color="auto"/>
              <w:right w:val="single" w:sz="4" w:space="0" w:color="auto"/>
            </w:tcBorders>
          </w:tcPr>
          <w:p w14:paraId="2F786D5E" w14:textId="77777777" w:rsidR="00D330AA" w:rsidRDefault="00D330AA" w:rsidP="00890B4B">
            <w:pPr>
              <w:rPr>
                <w:b/>
                <w:color w:val="FF0000"/>
              </w:rPr>
            </w:pPr>
            <w:r>
              <w:rPr>
                <w:b/>
                <w:color w:val="FF0000"/>
              </w:rPr>
              <w:t xml:space="preserve">Requirements for sound insulation between buildings including new dwellings and conversion of existing buildings to form dwellings. Sound reduction between rooms and acoustic conditions for common areas in flats and schools. </w:t>
            </w:r>
          </w:p>
          <w:p w14:paraId="3A087DAD" w14:textId="77777777" w:rsidR="00D330AA" w:rsidRDefault="00D330AA" w:rsidP="00890B4B">
            <w:pPr>
              <w:rPr>
                <w:b/>
                <w:color w:val="FF0000"/>
              </w:rPr>
            </w:pPr>
          </w:p>
        </w:tc>
      </w:tr>
      <w:tr w:rsidR="00D330AA" w14:paraId="5D0DF049"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4DE56F07" w14:textId="77777777" w:rsidR="00D330AA" w:rsidRDefault="00D330AA" w:rsidP="00890B4B">
            <w:r>
              <w:t xml:space="preserve">Part F </w:t>
            </w:r>
            <w:r>
              <w:rPr>
                <w:b/>
                <w:color w:val="FF0000"/>
              </w:rPr>
              <w:t xml:space="preserve">Ventilation </w:t>
            </w:r>
          </w:p>
        </w:tc>
        <w:tc>
          <w:tcPr>
            <w:tcW w:w="11057" w:type="dxa"/>
            <w:tcBorders>
              <w:top w:val="single" w:sz="4" w:space="0" w:color="auto"/>
              <w:left w:val="single" w:sz="4" w:space="0" w:color="auto"/>
              <w:bottom w:val="single" w:sz="4" w:space="0" w:color="auto"/>
              <w:right w:val="single" w:sz="4" w:space="0" w:color="auto"/>
            </w:tcBorders>
          </w:tcPr>
          <w:p w14:paraId="75E14212" w14:textId="77777777" w:rsidR="00D330AA" w:rsidRDefault="00D330AA" w:rsidP="00890B4B">
            <w:pPr>
              <w:rPr>
                <w:b/>
                <w:color w:val="FF0000"/>
              </w:rPr>
            </w:pPr>
            <w:r>
              <w:rPr>
                <w:b/>
                <w:color w:val="FF0000"/>
              </w:rPr>
              <w:t xml:space="preserve">Covers standards for ventilation and air quality for all buildings. Condensation is also covered. </w:t>
            </w:r>
          </w:p>
          <w:p w14:paraId="5DB0A745" w14:textId="77777777" w:rsidR="00D330AA" w:rsidRDefault="00D330AA" w:rsidP="00890B4B">
            <w:pPr>
              <w:rPr>
                <w:b/>
                <w:color w:val="FF0000"/>
              </w:rPr>
            </w:pPr>
          </w:p>
        </w:tc>
      </w:tr>
      <w:tr w:rsidR="00D330AA" w14:paraId="6806E357"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7AC801C6" w14:textId="77777777" w:rsidR="00D330AA" w:rsidRDefault="00D330AA" w:rsidP="00890B4B">
            <w:pPr>
              <w:tabs>
                <w:tab w:val="center" w:pos="1378"/>
              </w:tabs>
            </w:pPr>
            <w:r>
              <w:t xml:space="preserve">Part G </w:t>
            </w:r>
            <w:r>
              <w:rPr>
                <w:b/>
                <w:color w:val="FF0000"/>
              </w:rPr>
              <w:t>Sanitation, hot water safety and water efficiency</w:t>
            </w:r>
          </w:p>
        </w:tc>
        <w:tc>
          <w:tcPr>
            <w:tcW w:w="11057" w:type="dxa"/>
            <w:tcBorders>
              <w:top w:val="single" w:sz="4" w:space="0" w:color="auto"/>
              <w:left w:val="single" w:sz="4" w:space="0" w:color="auto"/>
              <w:bottom w:val="single" w:sz="4" w:space="0" w:color="auto"/>
              <w:right w:val="single" w:sz="4" w:space="0" w:color="auto"/>
            </w:tcBorders>
          </w:tcPr>
          <w:p w14:paraId="65F9004A" w14:textId="77777777" w:rsidR="00D330AA" w:rsidRDefault="00D330AA" w:rsidP="00890B4B">
            <w:pPr>
              <w:rPr>
                <w:b/>
                <w:color w:val="FF0000"/>
              </w:rPr>
            </w:pPr>
            <w:r>
              <w:rPr>
                <w:b/>
                <w:color w:val="FF0000"/>
              </w:rPr>
              <w:t xml:space="preserve">Sets out standards for provision of sanitary and washing facilities. It also covers bathrooms and hot water systems and safety requirements for unvented hot water systems. </w:t>
            </w:r>
          </w:p>
          <w:p w14:paraId="1C8CFE5C" w14:textId="77777777" w:rsidR="00D330AA" w:rsidRDefault="00D330AA" w:rsidP="00890B4B">
            <w:pPr>
              <w:rPr>
                <w:b/>
                <w:color w:val="FF0000"/>
              </w:rPr>
            </w:pPr>
          </w:p>
        </w:tc>
      </w:tr>
      <w:tr w:rsidR="00D330AA" w14:paraId="5C15FD10"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6B4C6B3A" w14:textId="77777777" w:rsidR="00D330AA" w:rsidRDefault="00D330AA" w:rsidP="00890B4B">
            <w:r>
              <w:lastRenderedPageBreak/>
              <w:t xml:space="preserve">Part H </w:t>
            </w:r>
            <w:r>
              <w:rPr>
                <w:b/>
                <w:color w:val="FF0000"/>
              </w:rPr>
              <w:t>Drainage and waste disposal</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6DBA7C1D" w14:textId="77777777" w:rsidR="00D330AA" w:rsidRDefault="00D330AA" w:rsidP="00890B4B">
            <w:pPr>
              <w:rPr>
                <w:b/>
                <w:color w:val="FF0000"/>
              </w:rPr>
            </w:pPr>
            <w:r>
              <w:rPr>
                <w:b/>
                <w:color w:val="FF0000"/>
              </w:rPr>
              <w:t xml:space="preserve">Provides guidance on adequate drainage and pollution prevention. Technical design standards cover sanitary pipework, foul drainage, rainwater drainage and disposal, wastewater treatment, </w:t>
            </w:r>
            <w:proofErr w:type="gramStart"/>
            <w:r>
              <w:rPr>
                <w:b/>
                <w:color w:val="FF0000"/>
              </w:rPr>
              <w:t>discharges</w:t>
            </w:r>
            <w:proofErr w:type="gramEnd"/>
            <w:r>
              <w:rPr>
                <w:b/>
                <w:color w:val="FF0000"/>
              </w:rPr>
              <w:t xml:space="preserve"> and cesspools.</w:t>
            </w:r>
          </w:p>
          <w:p w14:paraId="2638620B" w14:textId="77777777" w:rsidR="00D330AA" w:rsidRDefault="00D330AA" w:rsidP="00890B4B">
            <w:pPr>
              <w:rPr>
                <w:b/>
                <w:color w:val="FF0000"/>
              </w:rPr>
            </w:pPr>
          </w:p>
        </w:tc>
      </w:tr>
      <w:tr w:rsidR="00D330AA" w14:paraId="774172B6"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529A2A13" w14:textId="77777777" w:rsidR="00D330AA" w:rsidRDefault="00D330AA" w:rsidP="00890B4B">
            <w:r>
              <w:t xml:space="preserve">Part J </w:t>
            </w:r>
            <w:r>
              <w:rPr>
                <w:b/>
                <w:color w:val="FF0000"/>
              </w:rPr>
              <w:t>Combustion appliances and fuel storage systems</w:t>
            </w:r>
          </w:p>
        </w:tc>
        <w:tc>
          <w:tcPr>
            <w:tcW w:w="11057" w:type="dxa"/>
            <w:tcBorders>
              <w:top w:val="single" w:sz="4" w:space="0" w:color="auto"/>
              <w:left w:val="single" w:sz="4" w:space="0" w:color="auto"/>
              <w:bottom w:val="single" w:sz="4" w:space="0" w:color="auto"/>
              <w:right w:val="single" w:sz="4" w:space="0" w:color="auto"/>
            </w:tcBorders>
          </w:tcPr>
          <w:p w14:paraId="7F4CFDE1" w14:textId="77777777" w:rsidR="00D330AA" w:rsidRDefault="00D330AA" w:rsidP="00890B4B">
            <w:pPr>
              <w:rPr>
                <w:b/>
                <w:color w:val="FF0000"/>
              </w:rPr>
            </w:pPr>
            <w:r>
              <w:rPr>
                <w:b/>
                <w:color w:val="FF0000"/>
              </w:rPr>
              <w:t xml:space="preserve">Covers the construction and installation of boilers, chimneys, flues, </w:t>
            </w:r>
            <w:proofErr w:type="gramStart"/>
            <w:r>
              <w:rPr>
                <w:b/>
                <w:color w:val="FF0000"/>
              </w:rPr>
              <w:t>hearths</w:t>
            </w:r>
            <w:proofErr w:type="gramEnd"/>
            <w:r>
              <w:rPr>
                <w:b/>
                <w:color w:val="FF0000"/>
              </w:rPr>
              <w:t xml:space="preserve"> and fuel storage installation. Also covers requirements to control fire sources and prevent burning, </w:t>
            </w:r>
            <w:proofErr w:type="gramStart"/>
            <w:r>
              <w:rPr>
                <w:b/>
                <w:color w:val="FF0000"/>
              </w:rPr>
              <w:t>pollution</w:t>
            </w:r>
            <w:proofErr w:type="gramEnd"/>
            <w:r>
              <w:rPr>
                <w:b/>
                <w:color w:val="FF0000"/>
              </w:rPr>
              <w:t xml:space="preserve"> and carbon monoxide poisoning. </w:t>
            </w:r>
          </w:p>
          <w:p w14:paraId="47B49EEB" w14:textId="77777777" w:rsidR="00D330AA" w:rsidRDefault="00D330AA" w:rsidP="00890B4B">
            <w:pPr>
              <w:rPr>
                <w:b/>
                <w:color w:val="FF0000"/>
              </w:rPr>
            </w:pPr>
          </w:p>
        </w:tc>
      </w:tr>
      <w:tr w:rsidR="00D330AA" w14:paraId="3457B594"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24DAAC0D" w14:textId="77777777" w:rsidR="00D330AA" w:rsidRDefault="00D330AA" w:rsidP="00890B4B">
            <w:r>
              <w:t xml:space="preserve">Part K </w:t>
            </w:r>
            <w:r>
              <w:rPr>
                <w:b/>
                <w:color w:val="FF0000"/>
              </w:rPr>
              <w:t>Protection from falling, collision and impact</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740732FB" w14:textId="77777777" w:rsidR="00D330AA" w:rsidRDefault="00D330AA" w:rsidP="00890B4B">
            <w:pPr>
              <w:rPr>
                <w:b/>
                <w:color w:val="FF0000"/>
              </w:rPr>
            </w:pPr>
            <w:r>
              <w:rPr>
                <w:b/>
                <w:color w:val="FF0000"/>
              </w:rPr>
              <w:t xml:space="preserve">Sets standards for safety of stairways, </w:t>
            </w:r>
            <w:proofErr w:type="gramStart"/>
            <w:r>
              <w:rPr>
                <w:b/>
                <w:color w:val="FF0000"/>
              </w:rPr>
              <w:t>ramps</w:t>
            </w:r>
            <w:proofErr w:type="gramEnd"/>
            <w:r>
              <w:rPr>
                <w:b/>
                <w:color w:val="FF0000"/>
              </w:rPr>
              <w:t xml:space="preserve"> and ladders. Includes guarding against and warning of hazards from use and position of doors and windows. </w:t>
            </w:r>
          </w:p>
          <w:p w14:paraId="533BB33B" w14:textId="77777777" w:rsidR="00D330AA" w:rsidRDefault="00D330AA" w:rsidP="00890B4B">
            <w:pPr>
              <w:rPr>
                <w:b/>
                <w:color w:val="FF0000"/>
              </w:rPr>
            </w:pPr>
          </w:p>
        </w:tc>
      </w:tr>
      <w:tr w:rsidR="00D330AA" w14:paraId="7437A08F"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23DDABC2" w14:textId="77777777" w:rsidR="00D330AA" w:rsidRDefault="00D330AA" w:rsidP="00890B4B">
            <w:r>
              <w:t xml:space="preserve">Part L </w:t>
            </w:r>
            <w:r>
              <w:rPr>
                <w:b/>
                <w:color w:val="FF0000"/>
              </w:rPr>
              <w:t>Conservation of fuel and power</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0A1305C6" w14:textId="77777777" w:rsidR="00D330AA" w:rsidRDefault="00D330AA" w:rsidP="00890B4B">
            <w:pPr>
              <w:rPr>
                <w:b/>
                <w:color w:val="FF0000"/>
              </w:rPr>
            </w:pPr>
            <w:r>
              <w:rPr>
                <w:b/>
                <w:color w:val="FF0000"/>
              </w:rPr>
              <w:t xml:space="preserve">Controls the insulation values of building elements. Covers mechanical ventilation and air conditioning systems and carbon index ratings. </w:t>
            </w:r>
          </w:p>
          <w:p w14:paraId="16D13DAC" w14:textId="77777777" w:rsidR="00D330AA" w:rsidRDefault="00D330AA" w:rsidP="00890B4B">
            <w:pPr>
              <w:rPr>
                <w:b/>
                <w:color w:val="FF0000"/>
              </w:rPr>
            </w:pPr>
          </w:p>
        </w:tc>
      </w:tr>
      <w:tr w:rsidR="00D330AA" w14:paraId="56833B82"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15178D2E" w14:textId="77777777" w:rsidR="00D330AA" w:rsidRDefault="00D330AA" w:rsidP="00890B4B">
            <w:r>
              <w:t xml:space="preserve">Part M </w:t>
            </w:r>
            <w:r>
              <w:rPr>
                <w:b/>
                <w:color w:val="FF0000"/>
              </w:rPr>
              <w:t>Access to use of buildings</w:t>
            </w:r>
          </w:p>
        </w:tc>
        <w:tc>
          <w:tcPr>
            <w:tcW w:w="11057" w:type="dxa"/>
            <w:tcBorders>
              <w:top w:val="single" w:sz="4" w:space="0" w:color="auto"/>
              <w:left w:val="single" w:sz="4" w:space="0" w:color="auto"/>
              <w:bottom w:val="single" w:sz="4" w:space="0" w:color="auto"/>
              <w:right w:val="single" w:sz="4" w:space="0" w:color="auto"/>
            </w:tcBorders>
          </w:tcPr>
          <w:p w14:paraId="438FE1AC" w14:textId="77777777" w:rsidR="00D330AA" w:rsidRDefault="00D330AA" w:rsidP="00890B4B">
            <w:pPr>
              <w:rPr>
                <w:b/>
                <w:color w:val="FF0000"/>
              </w:rPr>
            </w:pPr>
            <w:r>
              <w:rPr>
                <w:b/>
                <w:color w:val="FF0000"/>
              </w:rPr>
              <w:t xml:space="preserve">Covers the inclusive provision of ease of access to and circulation in all buildings along with requirements for facilities for disabled people.  </w:t>
            </w:r>
          </w:p>
          <w:p w14:paraId="01D153A9" w14:textId="77777777" w:rsidR="00D330AA" w:rsidRDefault="00D330AA" w:rsidP="00890B4B">
            <w:pPr>
              <w:rPr>
                <w:b/>
                <w:color w:val="FF0000"/>
              </w:rPr>
            </w:pPr>
          </w:p>
        </w:tc>
      </w:tr>
      <w:tr w:rsidR="00D330AA" w14:paraId="110B945A"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038EBE27" w14:textId="77777777" w:rsidR="00D330AA" w:rsidRDefault="00D330AA" w:rsidP="00890B4B">
            <w:r>
              <w:t xml:space="preserve">Part P </w:t>
            </w:r>
            <w:r>
              <w:rPr>
                <w:b/>
                <w:color w:val="FF0000"/>
              </w:rPr>
              <w:t>Electrical safety</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16219312" w14:textId="77777777" w:rsidR="00D330AA" w:rsidRDefault="00D330AA" w:rsidP="00890B4B">
            <w:pPr>
              <w:rPr>
                <w:b/>
                <w:color w:val="FF0000"/>
              </w:rPr>
            </w:pPr>
            <w:r>
              <w:rPr>
                <w:b/>
                <w:color w:val="FF0000"/>
              </w:rPr>
              <w:t xml:space="preserve">Covers the design, installation, </w:t>
            </w:r>
            <w:proofErr w:type="gramStart"/>
            <w:r>
              <w:rPr>
                <w:b/>
                <w:color w:val="FF0000"/>
              </w:rPr>
              <w:t>inspection</w:t>
            </w:r>
            <w:proofErr w:type="gramEnd"/>
            <w:r>
              <w:rPr>
                <w:b/>
                <w:color w:val="FF0000"/>
              </w:rPr>
              <w:t xml:space="preserve"> and testing of electrical installations in order to prevent injuries from electrical shocks, burns and fires due to electrical components overheating. </w:t>
            </w:r>
          </w:p>
          <w:p w14:paraId="2113D629" w14:textId="77777777" w:rsidR="00D330AA" w:rsidRDefault="00D330AA" w:rsidP="00890B4B">
            <w:pPr>
              <w:rPr>
                <w:b/>
                <w:color w:val="FF0000"/>
              </w:rPr>
            </w:pPr>
          </w:p>
        </w:tc>
      </w:tr>
      <w:tr w:rsidR="00D330AA" w14:paraId="64B3944B"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0446EFAE" w14:textId="77777777" w:rsidR="00D330AA" w:rsidRDefault="00D330AA" w:rsidP="00890B4B">
            <w:r>
              <w:t xml:space="preserve">Part Q </w:t>
            </w:r>
            <w:r>
              <w:rPr>
                <w:b/>
                <w:color w:val="FF0000"/>
              </w:rPr>
              <w:t xml:space="preserve">Security </w:t>
            </w:r>
          </w:p>
        </w:tc>
        <w:tc>
          <w:tcPr>
            <w:tcW w:w="11057" w:type="dxa"/>
            <w:tcBorders>
              <w:top w:val="single" w:sz="4" w:space="0" w:color="auto"/>
              <w:left w:val="single" w:sz="4" w:space="0" w:color="auto"/>
              <w:bottom w:val="single" w:sz="4" w:space="0" w:color="auto"/>
              <w:right w:val="single" w:sz="4" w:space="0" w:color="auto"/>
            </w:tcBorders>
          </w:tcPr>
          <w:p w14:paraId="3065956B" w14:textId="77777777" w:rsidR="00D330AA" w:rsidRDefault="00D330AA" w:rsidP="00890B4B">
            <w:pPr>
              <w:rPr>
                <w:b/>
                <w:color w:val="FF0000"/>
              </w:rPr>
            </w:pPr>
            <w:r>
              <w:rPr>
                <w:b/>
                <w:color w:val="FF0000"/>
              </w:rPr>
              <w:t xml:space="preserve">Provision must be made to resist unauthorised access to any dwelling and any part of a building from which access can be gained to a dwelling in the building. </w:t>
            </w:r>
          </w:p>
          <w:p w14:paraId="4421EDFB" w14:textId="77777777" w:rsidR="00D330AA" w:rsidRDefault="00D330AA" w:rsidP="00890B4B">
            <w:pPr>
              <w:rPr>
                <w:b/>
                <w:color w:val="FF0000"/>
              </w:rPr>
            </w:pPr>
          </w:p>
        </w:tc>
      </w:tr>
      <w:tr w:rsidR="00D330AA" w14:paraId="236F41A2" w14:textId="77777777" w:rsidTr="00890B4B">
        <w:tc>
          <w:tcPr>
            <w:tcW w:w="3539" w:type="dxa"/>
            <w:tcBorders>
              <w:top w:val="single" w:sz="4" w:space="0" w:color="auto"/>
              <w:left w:val="single" w:sz="4" w:space="0" w:color="auto"/>
              <w:bottom w:val="single" w:sz="4" w:space="0" w:color="auto"/>
              <w:right w:val="single" w:sz="4" w:space="0" w:color="auto"/>
            </w:tcBorders>
            <w:hideMark/>
          </w:tcPr>
          <w:p w14:paraId="584CE07B" w14:textId="77777777" w:rsidR="00D330AA" w:rsidRDefault="00D330AA" w:rsidP="00890B4B">
            <w:r>
              <w:t xml:space="preserve">Part R </w:t>
            </w:r>
            <w:r w:rsidRPr="00E122FD">
              <w:rPr>
                <w:b/>
                <w:bCs/>
                <w:color w:val="FF0000"/>
              </w:rPr>
              <w:t xml:space="preserve">Physical infrastructure for </w:t>
            </w:r>
            <w:proofErr w:type="gramStart"/>
            <w:r w:rsidRPr="00E122FD">
              <w:rPr>
                <w:b/>
                <w:bCs/>
                <w:color w:val="FF0000"/>
              </w:rPr>
              <w:t>high speed</w:t>
            </w:r>
            <w:proofErr w:type="gramEnd"/>
            <w:r w:rsidRPr="00E122FD">
              <w:rPr>
                <w:b/>
                <w:bCs/>
                <w:color w:val="FF0000"/>
              </w:rPr>
              <w:t xml:space="preserve"> electronic communications networks</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184CA35B" w14:textId="77777777" w:rsidR="00D330AA" w:rsidRDefault="00D330AA" w:rsidP="00890B4B">
            <w:pPr>
              <w:rPr>
                <w:b/>
                <w:color w:val="FF0000"/>
              </w:rPr>
            </w:pPr>
            <w:r>
              <w:rPr>
                <w:b/>
                <w:color w:val="FF0000"/>
              </w:rPr>
              <w:t>A new requirement for physical infrastructure which enables connections to broadband networks.</w:t>
            </w:r>
          </w:p>
          <w:p w14:paraId="4F239746" w14:textId="77777777" w:rsidR="00D330AA" w:rsidRDefault="00D330AA" w:rsidP="00890B4B"/>
        </w:tc>
      </w:tr>
    </w:tbl>
    <w:p w14:paraId="7E359839" w14:textId="77777777" w:rsidR="00D330AA" w:rsidRDefault="00D330AA" w:rsidP="00D330AA">
      <w:pPr>
        <w:pStyle w:val="Answer"/>
        <w:ind w:left="0"/>
      </w:pPr>
    </w:p>
    <w:p w14:paraId="691DC1A2" w14:textId="77777777" w:rsidR="00D330AA" w:rsidRDefault="00D330AA" w:rsidP="00D330AA">
      <w:r>
        <w:t>Can you also recall what is covered by Regulation 7?</w:t>
      </w:r>
    </w:p>
    <w:p w14:paraId="359A58AA" w14:textId="77777777" w:rsidR="00D330AA" w:rsidRPr="00E122FD" w:rsidRDefault="00D330AA" w:rsidP="00D330AA">
      <w:pPr>
        <w:rPr>
          <w:b/>
          <w:bCs/>
          <w:color w:val="FF0000"/>
        </w:rPr>
      </w:pPr>
      <w:r w:rsidRPr="00E122FD">
        <w:rPr>
          <w:b/>
          <w:bCs/>
          <w:color w:val="FF0000"/>
        </w:rPr>
        <w:t>Covers the use of appropriate materials for a construction and how people working on the building must behave.</w:t>
      </w:r>
    </w:p>
    <w:p w14:paraId="7D485269" w14:textId="77777777" w:rsidR="00D330AA" w:rsidRDefault="00D330AA" w:rsidP="00D330AA">
      <w:pPr>
        <w:pStyle w:val="Answer"/>
        <w:rPr>
          <w:b/>
          <w:color w:val="FF0000"/>
        </w:rPr>
      </w:pPr>
    </w:p>
    <w:p w14:paraId="5A8E927C" w14:textId="77777777" w:rsidR="00D330AA" w:rsidRDefault="00D330AA" w:rsidP="00D330AA">
      <w:pPr>
        <w:pStyle w:val="Answer"/>
      </w:pPr>
    </w:p>
    <w:p w14:paraId="2A968121" w14:textId="77777777" w:rsidR="00D330AA" w:rsidRDefault="00D330AA" w:rsidP="00D330AA">
      <w:pPr>
        <w:pStyle w:val="Answer"/>
        <w:ind w:left="0"/>
      </w:pPr>
    </w:p>
    <w:p w14:paraId="6AE49FE9" w14:textId="77777777" w:rsidR="00D330AA" w:rsidRPr="00E57DE8" w:rsidRDefault="00D330AA" w:rsidP="00D330AA"/>
    <w:p w14:paraId="32AA0585" w14:textId="77777777" w:rsidR="00FC596E" w:rsidRPr="00D330AA" w:rsidRDefault="00FC596E" w:rsidP="00D330AA"/>
    <w:sectPr w:rsidR="00FC596E" w:rsidRPr="00D330AA" w:rsidSect="00FC596E">
      <w:headerReference w:type="even" r:id="rId7"/>
      <w:headerReference w:type="default" r:id="rId8"/>
      <w:footerReference w:type="even" r:id="rId9"/>
      <w:footerReference w:type="default" r:id="rId10"/>
      <w:headerReference w:type="first" r:id="rId11"/>
      <w:footerReference w:type="first" r:id="rId12"/>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5203D" w14:textId="77777777" w:rsidR="00D765F0" w:rsidRDefault="00D765F0">
      <w:pPr>
        <w:spacing w:before="0" w:after="0"/>
      </w:pPr>
      <w:r>
        <w:separator/>
      </w:r>
    </w:p>
  </w:endnote>
  <w:endnote w:type="continuationSeparator" w:id="0">
    <w:p w14:paraId="7ED51578" w14:textId="77777777" w:rsidR="00D765F0" w:rsidRDefault="00D765F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1B98" w14:textId="77777777" w:rsidR="0059220F" w:rsidRDefault="00592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1499" w14:textId="4EDB22D5" w:rsidR="00D634FC" w:rsidRPr="00F03E33" w:rsidRDefault="00D634FC" w:rsidP="00EE7B5F">
    <w:pPr>
      <w:pStyle w:val="Footer"/>
      <w:pBdr>
        <w:top w:val="single" w:sz="4" w:space="12" w:color="0077E3"/>
      </w:pBdr>
      <w:tabs>
        <w:tab w:val="clear" w:pos="9639"/>
        <w:tab w:val="clear" w:pos="11199"/>
        <w:tab w:val="left" w:pos="5610"/>
      </w:tabs>
      <w:spacing w:before="0"/>
      <w:ind w:left="0"/>
      <w:jc w:val="both"/>
      <w:rPr>
        <w:rFonts w:cs="Arial"/>
      </w:rPr>
    </w:pPr>
    <w:r>
      <w:rPr>
        <w:rFonts w:cs="Arial"/>
        <w:noProof/>
        <w:lang w:eastAsia="en-GB"/>
      </w:rPr>
      <w:drawing>
        <wp:anchor distT="0" distB="0" distL="114300" distR="114300" simplePos="0" relativeHeight="251657728" behindDoc="1" locked="0" layoutInCell="1" allowOverlap="1" wp14:anchorId="39897D9F" wp14:editId="4FD2FA2B">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sidR="005C6AF2">
      <w:rPr>
        <w:noProof/>
      </w:rPr>
      <w:t>2</w:t>
    </w:r>
    <w:r>
      <w:rPr>
        <w:rFonts w:cs="Arial"/>
        <w:noProof/>
      </w:rPr>
      <w:fldChar w:fldCharType="end"/>
    </w:r>
    <w:r w:rsidRPr="001C75AD">
      <w:rPr>
        <w:rFonts w:cs="Arial"/>
      </w:rPr>
      <w:t xml:space="preserve"> of </w:t>
    </w:r>
    <w:r w:rsidR="00717E8C">
      <w:fldChar w:fldCharType="begin"/>
    </w:r>
    <w:r w:rsidR="00717E8C">
      <w:instrText xml:space="preserve"> NUMPAGES   \* MERGEFORMAT </w:instrText>
    </w:r>
    <w:r w:rsidR="00717E8C">
      <w:fldChar w:fldCharType="separate"/>
    </w:r>
    <w:r w:rsidR="005C6AF2">
      <w:rPr>
        <w:noProof/>
      </w:rPr>
      <w:t>2</w:t>
    </w:r>
    <w:r w:rsidR="00717E8C">
      <w:rPr>
        <w:noProof/>
      </w:rPr>
      <w:fldChar w:fldCharType="end"/>
    </w:r>
    <w:r w:rsidR="0059220F">
      <w:rPr>
        <w:noProof/>
      </w:rPr>
      <w:t xml:space="preserve">                                             </w:t>
    </w:r>
    <w:r w:rsidR="00717E8C">
      <w:rPr>
        <w:noProof/>
      </w:rPr>
      <w:t xml:space="preserve">   </w:t>
    </w:r>
    <w:r w:rsidR="0059220F" w:rsidRPr="0059220F">
      <w:rPr>
        <w:noProof/>
      </w:rPr>
      <w:t>© 2021 City and Guilds of London Institute. All rights reserved.</w:t>
    </w:r>
    <w:r w:rsidR="00EE7B5F">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E8AA" w14:textId="77777777" w:rsidR="0059220F" w:rsidRDefault="00592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91472" w14:textId="77777777" w:rsidR="00D765F0" w:rsidRDefault="00D765F0">
      <w:pPr>
        <w:spacing w:before="0" w:after="0"/>
      </w:pPr>
      <w:r>
        <w:separator/>
      </w:r>
    </w:p>
  </w:footnote>
  <w:footnote w:type="continuationSeparator" w:id="0">
    <w:p w14:paraId="06646E66" w14:textId="77777777" w:rsidR="00D765F0" w:rsidRDefault="00D765F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B936" w14:textId="77777777" w:rsidR="0059220F" w:rsidRDefault="005922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C049" w14:textId="77777777" w:rsidR="00D634FC" w:rsidRPr="005545EC" w:rsidRDefault="009C3AF2" w:rsidP="00C60280">
    <w:pPr>
      <w:tabs>
        <w:tab w:val="left" w:pos="7980"/>
      </w:tabs>
      <w:spacing w:before="0" w:after="0" w:line="360" w:lineRule="exact"/>
      <w:rPr>
        <w:sz w:val="24"/>
      </w:rPr>
    </w:pPr>
    <w:r>
      <w:rPr>
        <w:noProof/>
        <w:color w:val="0077E3"/>
        <w:sz w:val="24"/>
        <w:szCs w:val="28"/>
      </w:rPr>
      <w:drawing>
        <wp:anchor distT="0" distB="0" distL="114300" distR="114300" simplePos="0" relativeHeight="251666432" behindDoc="0" locked="0" layoutInCell="1" allowOverlap="1" wp14:anchorId="408CAA9E" wp14:editId="6F7A384D">
          <wp:simplePos x="0" y="0"/>
          <wp:positionH relativeFrom="column">
            <wp:posOffset>6951345</wp:posOffset>
          </wp:positionH>
          <wp:positionV relativeFrom="paragraph">
            <wp:posOffset>11430</wp:posOffset>
          </wp:positionV>
          <wp:extent cx="1962785" cy="4083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08305"/>
                  </a:xfrm>
                  <a:prstGeom prst="rect">
                    <a:avLst/>
                  </a:prstGeom>
                  <a:noFill/>
                </pic:spPr>
              </pic:pic>
            </a:graphicData>
          </a:graphic>
        </wp:anchor>
      </w:drawing>
    </w:r>
    <w:r w:rsidR="00D634FC" w:rsidRPr="00C60280">
      <w:rPr>
        <w:rFonts w:cs="Arial"/>
        <w:noProof/>
        <w:sz w:val="24"/>
      </w:rPr>
      <w:t>T level Technical Qual</w:t>
    </w:r>
    <w:r w:rsidR="00C21EAA">
      <w:rPr>
        <w:rFonts w:cs="Arial"/>
        <w:noProof/>
        <w:sz w:val="24"/>
      </w:rPr>
      <w:t>i</w:t>
    </w:r>
    <w:r w:rsidR="00D634FC" w:rsidRPr="00C60280">
      <w:rPr>
        <w:rFonts w:cs="Arial"/>
        <w:noProof/>
        <w:sz w:val="24"/>
      </w:rPr>
      <w:t>fication in</w:t>
    </w:r>
    <w:r w:rsidR="00D634FC" w:rsidRPr="00C60280">
      <w:rPr>
        <w:sz w:val="24"/>
      </w:rPr>
      <w:t xml:space="preserve"> </w:t>
    </w:r>
    <w:r w:rsidR="00D634FC">
      <w:rPr>
        <w:sz w:val="24"/>
      </w:rPr>
      <w:tab/>
    </w:r>
    <w:r w:rsidR="00D634FC" w:rsidRPr="00C60280">
      <w:rPr>
        <w:sz w:val="24"/>
      </w:rPr>
      <w:br/>
    </w:r>
    <w:r w:rsidR="00D634FC" w:rsidRPr="00C60280">
      <w:rPr>
        <w:b/>
        <w:bCs/>
        <w:sz w:val="24"/>
      </w:rPr>
      <w:t>Construction: Onsite Construction (Level 3)</w:t>
    </w:r>
  </w:p>
  <w:p w14:paraId="6CF48663" w14:textId="77777777" w:rsidR="00D634FC" w:rsidRDefault="00D634FC" w:rsidP="00F03E33">
    <w:pPr>
      <w:tabs>
        <w:tab w:val="left" w:pos="12572"/>
      </w:tabs>
      <w:spacing w:before="0" w:after="0" w:line="320" w:lineRule="exact"/>
      <w:rPr>
        <w:color w:val="0077E3"/>
        <w:sz w:val="24"/>
        <w:szCs w:val="28"/>
      </w:rPr>
    </w:pPr>
    <w:r w:rsidRPr="00C60280">
      <w:rPr>
        <w:noProof/>
        <w:color w:val="0077E3"/>
        <w:sz w:val="24"/>
        <w:szCs w:val="22"/>
        <w:highlight w:val="yellow"/>
        <w:lang w:eastAsia="en-GB"/>
      </w:rPr>
      <mc:AlternateContent>
        <mc:Choice Requires="wps">
          <w:drawing>
            <wp:anchor distT="0" distB="0" distL="114300" distR="114300" simplePos="0" relativeHeight="251660288" behindDoc="0" locked="1" layoutInCell="1" allowOverlap="1" wp14:anchorId="3ECED80F" wp14:editId="20439B7B">
              <wp:simplePos x="0" y="0"/>
              <wp:positionH relativeFrom="margin">
                <wp:align>left</wp:align>
              </wp:positionH>
              <wp:positionV relativeFrom="page">
                <wp:posOffset>1028700</wp:posOffset>
              </wp:positionV>
              <wp:extent cx="8915400" cy="3810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891540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511A71" id="Straight Connector 11"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1pt" to="70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" strokecolor="#5b9bd5 [3204]" strokeweight=".5pt">
              <v:stroke joinstyle="miter"/>
              <w10:wrap anchorx="margin" anchory="page"/>
              <w10:anchorlock/>
            </v:line>
          </w:pict>
        </mc:Fallback>
      </mc:AlternateContent>
    </w:r>
    <w:r>
      <w:rPr>
        <w:color w:val="0077E3"/>
        <w:sz w:val="24"/>
        <w:szCs w:val="28"/>
      </w:rPr>
      <w:t>300 Onsite Construction Core</w:t>
    </w:r>
  </w:p>
  <w:p w14:paraId="7BD463F2" w14:textId="77777777" w:rsidR="00AA343B" w:rsidRPr="00F03E33" w:rsidRDefault="00AA343B"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511B" w14:textId="77777777" w:rsidR="0059220F" w:rsidRDefault="005922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471"/>
    <w:rsid w:val="000033BD"/>
    <w:rsid w:val="0003287C"/>
    <w:rsid w:val="00060D62"/>
    <w:rsid w:val="00082C62"/>
    <w:rsid w:val="000B231F"/>
    <w:rsid w:val="000E194B"/>
    <w:rsid w:val="00110217"/>
    <w:rsid w:val="00152AC3"/>
    <w:rsid w:val="00156AF3"/>
    <w:rsid w:val="00176046"/>
    <w:rsid w:val="0019491D"/>
    <w:rsid w:val="001A7757"/>
    <w:rsid w:val="001F74AD"/>
    <w:rsid w:val="00262992"/>
    <w:rsid w:val="00295CA8"/>
    <w:rsid w:val="002D07A8"/>
    <w:rsid w:val="002F0F77"/>
    <w:rsid w:val="003405EA"/>
    <w:rsid w:val="003D2269"/>
    <w:rsid w:val="003F7F14"/>
    <w:rsid w:val="00404B31"/>
    <w:rsid w:val="0040563C"/>
    <w:rsid w:val="004117F4"/>
    <w:rsid w:val="00474C7E"/>
    <w:rsid w:val="00474F67"/>
    <w:rsid w:val="0048500D"/>
    <w:rsid w:val="00524E1B"/>
    <w:rsid w:val="005545EC"/>
    <w:rsid w:val="0059220F"/>
    <w:rsid w:val="005C6AF2"/>
    <w:rsid w:val="006124C0"/>
    <w:rsid w:val="006135C0"/>
    <w:rsid w:val="00663B73"/>
    <w:rsid w:val="006642FD"/>
    <w:rsid w:val="006807B0"/>
    <w:rsid w:val="00691B95"/>
    <w:rsid w:val="006B798A"/>
    <w:rsid w:val="006D3AA3"/>
    <w:rsid w:val="006D4994"/>
    <w:rsid w:val="006E1028"/>
    <w:rsid w:val="006E19C2"/>
    <w:rsid w:val="006F7BAF"/>
    <w:rsid w:val="00717E8C"/>
    <w:rsid w:val="00797FA7"/>
    <w:rsid w:val="00802927"/>
    <w:rsid w:val="00823471"/>
    <w:rsid w:val="00876848"/>
    <w:rsid w:val="00890E45"/>
    <w:rsid w:val="008C1F1C"/>
    <w:rsid w:val="008D47A6"/>
    <w:rsid w:val="009975A0"/>
    <w:rsid w:val="009C3AF2"/>
    <w:rsid w:val="009C5C6E"/>
    <w:rsid w:val="009E7368"/>
    <w:rsid w:val="00A2454C"/>
    <w:rsid w:val="00AA343B"/>
    <w:rsid w:val="00AD179E"/>
    <w:rsid w:val="00AE245C"/>
    <w:rsid w:val="00AF4E8F"/>
    <w:rsid w:val="00B054EC"/>
    <w:rsid w:val="00B54776"/>
    <w:rsid w:val="00BE2C21"/>
    <w:rsid w:val="00C01D20"/>
    <w:rsid w:val="00C202BF"/>
    <w:rsid w:val="00C21EAA"/>
    <w:rsid w:val="00C23AA3"/>
    <w:rsid w:val="00C60280"/>
    <w:rsid w:val="00C858D7"/>
    <w:rsid w:val="00C92F19"/>
    <w:rsid w:val="00D073BC"/>
    <w:rsid w:val="00D330AA"/>
    <w:rsid w:val="00D56B82"/>
    <w:rsid w:val="00D634FC"/>
    <w:rsid w:val="00D765F0"/>
    <w:rsid w:val="00DA2485"/>
    <w:rsid w:val="00DB7F65"/>
    <w:rsid w:val="00DE29A8"/>
    <w:rsid w:val="00E05AB5"/>
    <w:rsid w:val="00E76C37"/>
    <w:rsid w:val="00EE7B5F"/>
    <w:rsid w:val="00F03E33"/>
    <w:rsid w:val="00F15749"/>
    <w:rsid w:val="00F42A36"/>
    <w:rsid w:val="00F677F9"/>
    <w:rsid w:val="00F67859"/>
    <w:rsid w:val="00F71480"/>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7A6906"/>
  <w15:docId w15:val="{0438AB9A-DB99-466B-BF47-F2084C1A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Worksheet%20landscape_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Worksheet landscape_Construction</Template>
  <TotalTime>7</TotalTime>
  <Pages>3</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6</cp:revision>
  <cp:lastPrinted>2021-02-18T12:47:00Z</cp:lastPrinted>
  <dcterms:created xsi:type="dcterms:W3CDTF">2021-07-12T08:39:00Z</dcterms:created>
  <dcterms:modified xsi:type="dcterms:W3CDTF">2021-08-02T15:03:00Z</dcterms:modified>
</cp:coreProperties>
</file>