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548E" w14:textId="7C865E1A" w:rsidR="00997368" w:rsidRPr="007F05E6" w:rsidRDefault="00F14C7B" w:rsidP="00474F67">
      <w:pPr>
        <w:pStyle w:val="Unittitle"/>
      </w:pPr>
      <w:r>
        <w:t>7. Building technology principles</w:t>
      </w:r>
      <w:r w:rsidR="00997368">
        <w:t xml:space="preserve"> </w:t>
      </w:r>
    </w:p>
    <w:p w14:paraId="12FA8BF4" w14:textId="071271D3" w:rsidR="00997368" w:rsidRPr="00692A45" w:rsidRDefault="00997368" w:rsidP="00E119DC">
      <w:pPr>
        <w:pStyle w:val="Heading1"/>
      </w:pPr>
      <w:r>
        <w:t xml:space="preserve">Worksheet </w:t>
      </w:r>
      <w:r w:rsidR="00F14C7B">
        <w:t>1</w:t>
      </w:r>
      <w:r w:rsidR="00C84BCD">
        <w:t>7</w:t>
      </w:r>
      <w:r>
        <w:t>:</w:t>
      </w:r>
      <w:r w:rsidRPr="00692A45">
        <w:t xml:space="preserve"> </w:t>
      </w:r>
      <w:r>
        <w:t xml:space="preserve">Building </w:t>
      </w:r>
      <w:r w:rsidR="00F14C7B">
        <w:t>r</w:t>
      </w:r>
      <w:r>
        <w:t xml:space="preserve">egulations </w:t>
      </w:r>
      <w:r w:rsidR="00F14C7B">
        <w:t>(learner)</w:t>
      </w:r>
    </w:p>
    <w:p w14:paraId="30D7C43E" w14:textId="77777777" w:rsidR="00997368" w:rsidRDefault="00997368" w:rsidP="00B306A2">
      <w:pPr>
        <w:pStyle w:val="Answer"/>
      </w:pPr>
    </w:p>
    <w:p w14:paraId="1AB178C8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the purpose of the building regulations.</w:t>
      </w:r>
    </w:p>
    <w:p w14:paraId="2573572A" w14:textId="77777777" w:rsidR="00862D4C" w:rsidRDefault="00862D4C" w:rsidP="00862D4C">
      <w:pPr>
        <w:pStyle w:val="Answer"/>
      </w:pPr>
    </w:p>
    <w:p w14:paraId="54E3BD2C" w14:textId="77777777" w:rsidR="00862D4C" w:rsidRDefault="00862D4C" w:rsidP="00862D4C">
      <w:pPr>
        <w:pStyle w:val="Answer"/>
      </w:pPr>
    </w:p>
    <w:p w14:paraId="3FDD35CC" w14:textId="77777777" w:rsidR="00862D4C" w:rsidRDefault="00862D4C" w:rsidP="00862D4C">
      <w:pPr>
        <w:pStyle w:val="Answer"/>
      </w:pPr>
    </w:p>
    <w:p w14:paraId="2465B3C5" w14:textId="77777777" w:rsidR="00862D4C" w:rsidRDefault="00862D4C" w:rsidP="00862D4C">
      <w:pPr>
        <w:pStyle w:val="Answer"/>
      </w:pPr>
      <w:r>
        <w:t xml:space="preserve"> </w:t>
      </w:r>
    </w:p>
    <w:p w14:paraId="6CAE4C2E" w14:textId="77777777" w:rsidR="00862D4C" w:rsidRDefault="00862D4C" w:rsidP="00862D4C">
      <w:pPr>
        <w:pStyle w:val="Answer"/>
        <w:ind w:left="0"/>
      </w:pPr>
    </w:p>
    <w:p w14:paraId="75AD62B7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how building regulations are enforced.</w:t>
      </w:r>
    </w:p>
    <w:p w14:paraId="17B0F6CD" w14:textId="77777777" w:rsidR="00862D4C" w:rsidRDefault="00862D4C" w:rsidP="00862D4C">
      <w:pPr>
        <w:pStyle w:val="Answer"/>
      </w:pPr>
    </w:p>
    <w:p w14:paraId="7AF8D4BC" w14:textId="77777777" w:rsidR="00862D4C" w:rsidRDefault="00862D4C" w:rsidP="00862D4C">
      <w:pPr>
        <w:pStyle w:val="Answer"/>
      </w:pPr>
    </w:p>
    <w:p w14:paraId="37062E54" w14:textId="77777777" w:rsidR="00862D4C" w:rsidRDefault="00862D4C" w:rsidP="00862D4C">
      <w:pPr>
        <w:pStyle w:val="Answer"/>
      </w:pPr>
    </w:p>
    <w:p w14:paraId="032C1414" w14:textId="77777777" w:rsidR="00862D4C" w:rsidRDefault="00862D4C" w:rsidP="00862D4C">
      <w:pPr>
        <w:pStyle w:val="Answer"/>
      </w:pPr>
    </w:p>
    <w:p w14:paraId="4D0AE249" w14:textId="77777777" w:rsidR="00862D4C" w:rsidRDefault="00862D4C" w:rsidP="00862D4C">
      <w:pPr>
        <w:pStyle w:val="Answer"/>
        <w:ind w:left="0"/>
      </w:pPr>
    </w:p>
    <w:p w14:paraId="3597EC01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List the roles and responsibilities of a building control officer.</w:t>
      </w:r>
    </w:p>
    <w:p w14:paraId="2045B8E8" w14:textId="77777777" w:rsidR="00862D4C" w:rsidRDefault="00862D4C" w:rsidP="00862D4C">
      <w:pPr>
        <w:pStyle w:val="Answer"/>
      </w:pPr>
    </w:p>
    <w:p w14:paraId="2DD36E41" w14:textId="77777777" w:rsidR="00862D4C" w:rsidRDefault="00862D4C" w:rsidP="00862D4C">
      <w:pPr>
        <w:pStyle w:val="Answer"/>
      </w:pPr>
    </w:p>
    <w:p w14:paraId="23398284" w14:textId="77777777" w:rsidR="00862D4C" w:rsidRDefault="00862D4C" w:rsidP="00862D4C">
      <w:pPr>
        <w:pStyle w:val="Answer"/>
      </w:pPr>
    </w:p>
    <w:p w14:paraId="7050BFB1" w14:textId="77777777" w:rsidR="00862D4C" w:rsidRDefault="00862D4C" w:rsidP="00862D4C">
      <w:pPr>
        <w:pStyle w:val="Answer"/>
      </w:pPr>
    </w:p>
    <w:p w14:paraId="64D6DCEA" w14:textId="77777777" w:rsidR="00862D4C" w:rsidRDefault="00862D4C" w:rsidP="00862D4C">
      <w:pPr>
        <w:pStyle w:val="Answer"/>
        <w:ind w:left="0"/>
      </w:pPr>
    </w:p>
    <w:p w14:paraId="21E5E157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What legislation is associated with building regulations?</w:t>
      </w:r>
    </w:p>
    <w:p w14:paraId="0B028267" w14:textId="77777777" w:rsidR="00862D4C" w:rsidRDefault="00862D4C" w:rsidP="00862D4C">
      <w:pPr>
        <w:pStyle w:val="Answer"/>
      </w:pPr>
    </w:p>
    <w:p w14:paraId="7A515AF1" w14:textId="77777777" w:rsidR="00862D4C" w:rsidRDefault="00862D4C" w:rsidP="00862D4C">
      <w:pPr>
        <w:pStyle w:val="Answer"/>
      </w:pPr>
    </w:p>
    <w:p w14:paraId="1E1AD23A" w14:textId="77777777" w:rsidR="00862D4C" w:rsidRDefault="00862D4C" w:rsidP="00862D4C">
      <w:pPr>
        <w:pStyle w:val="Answer"/>
      </w:pPr>
    </w:p>
    <w:p w14:paraId="05FFCC85" w14:textId="068BF41F" w:rsidR="00862D4C" w:rsidRDefault="00862D4C" w:rsidP="00862D4C">
      <w:pPr>
        <w:pStyle w:val="Answer"/>
      </w:pPr>
    </w:p>
    <w:p w14:paraId="422106C7" w14:textId="77777777" w:rsidR="00862D4C" w:rsidRDefault="00862D4C" w:rsidP="00862D4C">
      <w:pPr>
        <w:pStyle w:val="Answer"/>
      </w:pPr>
    </w:p>
    <w:p w14:paraId="4155CECD" w14:textId="77777777" w:rsidR="00862D4C" w:rsidRDefault="00862D4C" w:rsidP="00862D4C">
      <w:pPr>
        <w:pStyle w:val="Answer"/>
        <w:ind w:left="0"/>
      </w:pPr>
    </w:p>
    <w:p w14:paraId="13EB6910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the possible consequences of failing to abide by building regulations.</w:t>
      </w:r>
    </w:p>
    <w:p w14:paraId="492A5571" w14:textId="77777777" w:rsidR="00862D4C" w:rsidRDefault="00862D4C" w:rsidP="00862D4C">
      <w:pPr>
        <w:pStyle w:val="Answer"/>
      </w:pPr>
    </w:p>
    <w:p w14:paraId="781CA697" w14:textId="77777777" w:rsidR="00862D4C" w:rsidRDefault="00862D4C" w:rsidP="00862D4C">
      <w:pPr>
        <w:pStyle w:val="Answer"/>
      </w:pPr>
    </w:p>
    <w:p w14:paraId="7E2FE730" w14:textId="77777777" w:rsidR="00862D4C" w:rsidRDefault="00862D4C" w:rsidP="00862D4C">
      <w:pPr>
        <w:pStyle w:val="Answer"/>
      </w:pPr>
    </w:p>
    <w:p w14:paraId="0EC511DA" w14:textId="77777777" w:rsidR="00862D4C" w:rsidRDefault="00862D4C" w:rsidP="00862D4C">
      <w:pPr>
        <w:pStyle w:val="Answer"/>
      </w:pPr>
    </w:p>
    <w:p w14:paraId="394AA3F3" w14:textId="77777777" w:rsidR="00862D4C" w:rsidRDefault="00862D4C" w:rsidP="00862D4C">
      <w:pPr>
        <w:pStyle w:val="Answer"/>
      </w:pPr>
    </w:p>
    <w:p w14:paraId="7F806D40" w14:textId="77777777" w:rsidR="00862D4C" w:rsidRDefault="00862D4C" w:rsidP="00862D4C">
      <w:pPr>
        <w:pStyle w:val="Answer"/>
      </w:pPr>
    </w:p>
    <w:p w14:paraId="7CEC377E" w14:textId="77777777" w:rsidR="00862D4C" w:rsidRDefault="00862D4C" w:rsidP="00862D4C">
      <w:pPr>
        <w:pStyle w:val="Answer"/>
      </w:pPr>
    </w:p>
    <w:p w14:paraId="0D19D7BC" w14:textId="77777777" w:rsidR="00862D4C" w:rsidRDefault="00862D4C" w:rsidP="00862D4C">
      <w:pPr>
        <w:pStyle w:val="Answer"/>
      </w:pPr>
    </w:p>
    <w:p w14:paraId="3375FD9F" w14:textId="77777777" w:rsidR="00862D4C" w:rsidRDefault="00862D4C" w:rsidP="00862D4C">
      <w:pPr>
        <w:pStyle w:val="Answer"/>
        <w:ind w:left="0"/>
      </w:pPr>
    </w:p>
    <w:p w14:paraId="508F8AB0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Give two advantages of building notices.</w:t>
      </w:r>
    </w:p>
    <w:p w14:paraId="2DC8582E" w14:textId="77777777" w:rsidR="00862D4C" w:rsidRDefault="00862D4C" w:rsidP="00862D4C">
      <w:pPr>
        <w:pStyle w:val="Answer"/>
      </w:pPr>
    </w:p>
    <w:p w14:paraId="79EBB92B" w14:textId="77777777" w:rsidR="00862D4C" w:rsidRDefault="00862D4C" w:rsidP="00862D4C">
      <w:pPr>
        <w:pStyle w:val="Answer"/>
      </w:pPr>
    </w:p>
    <w:p w14:paraId="632BAC5E" w14:textId="77777777" w:rsidR="00862D4C" w:rsidRDefault="00862D4C" w:rsidP="00862D4C">
      <w:pPr>
        <w:pStyle w:val="Answer"/>
        <w:ind w:left="0"/>
      </w:pPr>
    </w:p>
    <w:p w14:paraId="1D8074D5" w14:textId="77777777" w:rsidR="00862D4C" w:rsidRDefault="00862D4C" w:rsidP="00862D4C">
      <w:pPr>
        <w:pStyle w:val="Answer"/>
        <w:ind w:left="0"/>
      </w:pPr>
    </w:p>
    <w:p w14:paraId="640ECB52" w14:textId="77777777" w:rsidR="00862D4C" w:rsidRDefault="00862D4C" w:rsidP="00862D4C">
      <w:pPr>
        <w:pStyle w:val="Answer"/>
        <w:ind w:left="0"/>
      </w:pPr>
    </w:p>
    <w:p w14:paraId="269AEE9E" w14:textId="77777777" w:rsidR="00862D4C" w:rsidRDefault="00862D4C" w:rsidP="00862D4C">
      <w:pPr>
        <w:pStyle w:val="Answer"/>
        <w:ind w:left="0"/>
      </w:pPr>
    </w:p>
    <w:p w14:paraId="20C0F778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the possible consequences of unauthorised building work.</w:t>
      </w:r>
    </w:p>
    <w:p w14:paraId="25E288CB" w14:textId="77777777" w:rsidR="00862D4C" w:rsidRDefault="00862D4C" w:rsidP="00862D4C">
      <w:pPr>
        <w:pStyle w:val="Answer"/>
      </w:pPr>
    </w:p>
    <w:p w14:paraId="7EA6912F" w14:textId="77777777" w:rsidR="00862D4C" w:rsidRDefault="00862D4C" w:rsidP="00862D4C">
      <w:pPr>
        <w:pStyle w:val="Answer"/>
      </w:pPr>
    </w:p>
    <w:p w14:paraId="571CB62D" w14:textId="77777777" w:rsidR="00862D4C" w:rsidRDefault="00862D4C" w:rsidP="00862D4C">
      <w:pPr>
        <w:pStyle w:val="Answer"/>
      </w:pPr>
    </w:p>
    <w:p w14:paraId="0385D12A" w14:textId="77777777" w:rsidR="00862D4C" w:rsidRDefault="00862D4C" w:rsidP="00862D4C">
      <w:pPr>
        <w:pStyle w:val="Answer"/>
      </w:pPr>
    </w:p>
    <w:p w14:paraId="3FB5F28D" w14:textId="77777777" w:rsidR="00862D4C" w:rsidRDefault="00862D4C" w:rsidP="00862D4C">
      <w:pPr>
        <w:pStyle w:val="Answer"/>
      </w:pPr>
      <w:r>
        <w:t xml:space="preserve"> </w:t>
      </w:r>
    </w:p>
    <w:p w14:paraId="4226F133" w14:textId="77777777" w:rsidR="00862D4C" w:rsidRDefault="00862D4C" w:rsidP="00862D4C">
      <w:pPr>
        <w:pStyle w:val="ListParagraph"/>
      </w:pPr>
    </w:p>
    <w:p w14:paraId="6B001388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 xml:space="preserve">Sketch a diagram to demonstrate at what points inspections are carried out. </w:t>
      </w:r>
    </w:p>
    <w:p w14:paraId="7CFA38B8" w14:textId="77777777" w:rsidR="00862D4C" w:rsidRDefault="00862D4C" w:rsidP="00862D4C">
      <w:pPr>
        <w:pStyle w:val="Answer"/>
        <w:ind w:left="360"/>
      </w:pPr>
    </w:p>
    <w:p w14:paraId="265EF5D6" w14:textId="77777777" w:rsidR="00862D4C" w:rsidRDefault="00862D4C" w:rsidP="00862D4C">
      <w:pPr>
        <w:pStyle w:val="Answer"/>
        <w:ind w:left="360"/>
      </w:pPr>
    </w:p>
    <w:p w14:paraId="2409EA7C" w14:textId="77777777" w:rsidR="00862D4C" w:rsidRDefault="00862D4C" w:rsidP="00862D4C">
      <w:pPr>
        <w:pStyle w:val="Answer"/>
        <w:ind w:left="0"/>
      </w:pPr>
    </w:p>
    <w:p w14:paraId="2B75656C" w14:textId="77777777" w:rsidR="00862D4C" w:rsidRDefault="00862D4C" w:rsidP="00862D4C">
      <w:pPr>
        <w:pStyle w:val="Answer"/>
        <w:ind w:left="0"/>
      </w:pPr>
    </w:p>
    <w:p w14:paraId="51C0B9EC" w14:textId="77777777" w:rsidR="00862D4C" w:rsidRDefault="00862D4C" w:rsidP="00862D4C">
      <w:pPr>
        <w:pStyle w:val="Answer"/>
        <w:ind w:left="0"/>
      </w:pPr>
    </w:p>
    <w:p w14:paraId="69A97CD5" w14:textId="77777777" w:rsidR="00862D4C" w:rsidRDefault="00862D4C" w:rsidP="00862D4C">
      <w:pPr>
        <w:pStyle w:val="Normalnumberedlist"/>
        <w:numPr>
          <w:ilvl w:val="0"/>
          <w:numId w:val="0"/>
        </w:numPr>
        <w:ind w:left="720"/>
      </w:pPr>
    </w:p>
    <w:p w14:paraId="2626D903" w14:textId="77777777" w:rsidR="00862D4C" w:rsidRDefault="00862D4C" w:rsidP="00862D4C">
      <w:pPr>
        <w:rPr>
          <w:rFonts w:cs="Arial"/>
          <w:szCs w:val="22"/>
        </w:rPr>
      </w:pPr>
    </w:p>
    <w:p w14:paraId="3B601591" w14:textId="77777777" w:rsidR="00862D4C" w:rsidRDefault="00862D4C" w:rsidP="00862D4C">
      <w:pPr>
        <w:pStyle w:val="Answer"/>
      </w:pPr>
    </w:p>
    <w:p w14:paraId="70282E78" w14:textId="77777777" w:rsidR="00862D4C" w:rsidRPr="00B408B2" w:rsidRDefault="00862D4C" w:rsidP="00862D4C"/>
    <w:p w14:paraId="3515F7E4" w14:textId="77777777" w:rsidR="00997368" w:rsidRDefault="00997368" w:rsidP="00E2541D">
      <w:pPr>
        <w:pStyle w:val="Answer"/>
        <w:ind w:left="360"/>
      </w:pPr>
    </w:p>
    <w:p w14:paraId="26D3ACF0" w14:textId="77777777" w:rsidR="00997368" w:rsidRDefault="00997368" w:rsidP="00E2541D">
      <w:pPr>
        <w:pStyle w:val="Answer"/>
        <w:ind w:left="360"/>
      </w:pPr>
    </w:p>
    <w:p w14:paraId="219E3520" w14:textId="77777777" w:rsidR="00997368" w:rsidRDefault="00997368" w:rsidP="00B820F6">
      <w:pPr>
        <w:pStyle w:val="Answer"/>
        <w:ind w:left="0"/>
      </w:pPr>
    </w:p>
    <w:p w14:paraId="4D68E078" w14:textId="77777777" w:rsidR="00997368" w:rsidRDefault="00997368" w:rsidP="00B820F6">
      <w:pPr>
        <w:pStyle w:val="Answer"/>
        <w:ind w:left="0"/>
      </w:pPr>
    </w:p>
    <w:p w14:paraId="4B783F3F" w14:textId="77777777" w:rsidR="00997368" w:rsidRDefault="00997368" w:rsidP="00B820F6">
      <w:pPr>
        <w:pStyle w:val="Answer"/>
        <w:ind w:left="0"/>
      </w:pPr>
    </w:p>
    <w:p w14:paraId="5F1F440E" w14:textId="77777777" w:rsidR="00997368" w:rsidRDefault="00997368" w:rsidP="00E119DC">
      <w:pPr>
        <w:pStyle w:val="Normalnumberedlist"/>
        <w:numPr>
          <w:ilvl w:val="0"/>
          <w:numId w:val="0"/>
        </w:numPr>
        <w:ind w:left="720"/>
      </w:pPr>
    </w:p>
    <w:p w14:paraId="4D82A3B4" w14:textId="77777777" w:rsidR="00997368" w:rsidRDefault="00997368" w:rsidP="00110217">
      <w:pPr>
        <w:rPr>
          <w:rFonts w:cs="Arial"/>
          <w:szCs w:val="22"/>
        </w:rPr>
      </w:pPr>
    </w:p>
    <w:p w14:paraId="27CF0955" w14:textId="77777777" w:rsidR="00997368" w:rsidRDefault="00997368" w:rsidP="006E1028">
      <w:pPr>
        <w:pStyle w:val="Answer"/>
      </w:pPr>
    </w:p>
    <w:p w14:paraId="2B612C1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D9D2E" w14:textId="77777777" w:rsidR="00F325C6" w:rsidRDefault="00F325C6">
      <w:pPr>
        <w:spacing w:before="0" w:after="0"/>
      </w:pPr>
      <w:r>
        <w:separator/>
      </w:r>
    </w:p>
  </w:endnote>
  <w:endnote w:type="continuationSeparator" w:id="0">
    <w:p w14:paraId="01CD4438" w14:textId="77777777" w:rsidR="00F325C6" w:rsidRDefault="00F325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C1F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D45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7708512" wp14:editId="52ADC70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A3FA24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1C03DC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085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74A3FA24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1C03DC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BA0A72" wp14:editId="4F2FB79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644E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D871A" w14:textId="77777777" w:rsidR="00F325C6" w:rsidRDefault="00F325C6">
      <w:pPr>
        <w:spacing w:before="0" w:after="0"/>
      </w:pPr>
      <w:r>
        <w:separator/>
      </w:r>
    </w:p>
  </w:footnote>
  <w:footnote w:type="continuationSeparator" w:id="0">
    <w:p w14:paraId="2F53B772" w14:textId="77777777" w:rsidR="00F325C6" w:rsidRDefault="00F325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F9C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801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6FE3BC3" wp14:editId="724793C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6FDCAE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FE6296" wp14:editId="4018EE0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CBC34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204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36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349"/>
    <w:rsid w:val="00797FA7"/>
    <w:rsid w:val="007C4572"/>
    <w:rsid w:val="00862D4C"/>
    <w:rsid w:val="008C1F1C"/>
    <w:rsid w:val="008D47A6"/>
    <w:rsid w:val="008F087B"/>
    <w:rsid w:val="00997368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4BCD"/>
    <w:rsid w:val="00C858D7"/>
    <w:rsid w:val="00C92F19"/>
    <w:rsid w:val="00D073BC"/>
    <w:rsid w:val="00D56B82"/>
    <w:rsid w:val="00DA2485"/>
    <w:rsid w:val="00DE29A8"/>
    <w:rsid w:val="00E6480F"/>
    <w:rsid w:val="00F03E33"/>
    <w:rsid w:val="00F14C7B"/>
    <w:rsid w:val="00F15749"/>
    <w:rsid w:val="00F325C6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139FD"/>
  <w15:docId w15:val="{B9AF1DC9-7DCD-4743-95A7-FE2C6CF3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97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5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5</cp:revision>
  <cp:lastPrinted>2013-05-15T12:05:00Z</cp:lastPrinted>
  <dcterms:created xsi:type="dcterms:W3CDTF">2021-07-08T09:45:00Z</dcterms:created>
  <dcterms:modified xsi:type="dcterms:W3CDTF">2021-07-23T07:31:00Z</dcterms:modified>
</cp:coreProperties>
</file>