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8E55" w14:textId="372A8C4C" w:rsidR="00C41C2A" w:rsidRDefault="00DD6B54" w:rsidP="00C41C2A">
      <w:pPr>
        <w:pStyle w:val="Unittitle"/>
      </w:pPr>
      <w:r>
        <w:t>7. Building technology principles</w:t>
      </w:r>
      <w:r w:rsidR="00C41C2A">
        <w:t xml:space="preserve"> </w:t>
      </w:r>
    </w:p>
    <w:p w14:paraId="39AF34A9" w14:textId="49476FF6" w:rsidR="00C41C2A" w:rsidRDefault="00E92CCA" w:rsidP="00C41C2A">
      <w:pPr>
        <w:pStyle w:val="Heading1"/>
      </w:pPr>
      <w:r>
        <w:t>Worksheet 1</w:t>
      </w:r>
      <w:r w:rsidR="005F01EA">
        <w:t>8</w:t>
      </w:r>
      <w:r w:rsidR="00C41C2A">
        <w:t xml:space="preserve">: Building </w:t>
      </w:r>
      <w:r w:rsidR="008804A1">
        <w:t>s</w:t>
      </w:r>
      <w:r w:rsidR="00C41C2A">
        <w:t>tandards</w:t>
      </w:r>
      <w:r>
        <w:t xml:space="preserve"> (tutor)</w:t>
      </w:r>
      <w:r w:rsidR="00C41C2A">
        <w:t xml:space="preserve"> </w:t>
      </w:r>
    </w:p>
    <w:p w14:paraId="118412CF" w14:textId="5528FB80" w:rsidR="00C41C2A" w:rsidRDefault="00C41C2A" w:rsidP="00C41C2A">
      <w:pPr>
        <w:pStyle w:val="Answer"/>
        <w:ind w:left="0"/>
      </w:pPr>
      <w:r>
        <w:t xml:space="preserve">You have been commissioned by the </w:t>
      </w:r>
      <w:r w:rsidR="008804A1" w:rsidRPr="008804A1">
        <w:t>British Standards Institution</w:t>
      </w:r>
      <w:r w:rsidR="008804A1">
        <w:t xml:space="preserve"> (BSI)</w:t>
      </w:r>
      <w:r>
        <w:t xml:space="preserve"> to write an article promoting the role of the BSI and the principles of British standards in relation to construction. </w:t>
      </w:r>
    </w:p>
    <w:p w14:paraId="12D259C2" w14:textId="77777777" w:rsidR="00C41C2A" w:rsidRDefault="00C41C2A" w:rsidP="00C41C2A">
      <w:pPr>
        <w:pStyle w:val="Answer"/>
        <w:ind w:left="0"/>
      </w:pPr>
    </w:p>
    <w:p w14:paraId="2ACA10B0" w14:textId="6341243B" w:rsidR="00C41C2A" w:rsidRDefault="00C41C2A" w:rsidP="00C41C2A">
      <w:pPr>
        <w:pStyle w:val="Answer"/>
        <w:ind w:left="0"/>
      </w:pPr>
      <w:r>
        <w:t>Your article must include:</w:t>
      </w:r>
    </w:p>
    <w:p w14:paraId="24EF0608" w14:textId="77777777" w:rsidR="00C41C2A" w:rsidRDefault="00C41C2A" w:rsidP="00C41C2A">
      <w:pPr>
        <w:pStyle w:val="Answer"/>
        <w:ind w:left="0"/>
      </w:pPr>
      <w:r>
        <w:t xml:space="preserve"> </w:t>
      </w:r>
    </w:p>
    <w:p w14:paraId="00C72F6F" w14:textId="2EED1808" w:rsidR="00C41C2A" w:rsidRPr="008804A1" w:rsidRDefault="00C41C2A" w:rsidP="008B366E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 xml:space="preserve">Mission and values of the </w:t>
      </w:r>
      <w:r w:rsidR="008804A1">
        <w:rPr>
          <w:b/>
          <w:bCs/>
        </w:rPr>
        <w:t>BSI</w:t>
      </w:r>
    </w:p>
    <w:p w14:paraId="74737695" w14:textId="58BFC591" w:rsidR="00C41C2A" w:rsidRPr="008804A1" w:rsidRDefault="00C41C2A" w:rsidP="008B366E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>How the BSI contribute</w:t>
      </w:r>
      <w:r w:rsidR="008804A1">
        <w:rPr>
          <w:b/>
          <w:bCs/>
        </w:rPr>
        <w:t>s</w:t>
      </w:r>
      <w:r w:rsidRPr="008804A1">
        <w:rPr>
          <w:b/>
          <w:bCs/>
        </w:rPr>
        <w:t xml:space="preserve"> to the construction sector</w:t>
      </w:r>
    </w:p>
    <w:p w14:paraId="0C993A5A" w14:textId="77777777" w:rsidR="00C41C2A" w:rsidRDefault="00C41C2A" w:rsidP="008B366E">
      <w:pPr>
        <w:pStyle w:val="Answer"/>
        <w:numPr>
          <w:ilvl w:val="0"/>
          <w:numId w:val="38"/>
        </w:numPr>
      </w:pPr>
      <w:r w:rsidRPr="008804A1">
        <w:rPr>
          <w:b/>
          <w:bCs/>
        </w:rPr>
        <w:t xml:space="preserve">Appropriate images to support text </w:t>
      </w:r>
    </w:p>
    <w:p w14:paraId="6D605640" w14:textId="77777777" w:rsidR="00C41C2A" w:rsidRDefault="00C41C2A" w:rsidP="00C41C2A">
      <w:pPr>
        <w:pStyle w:val="Answer"/>
        <w:ind w:left="0"/>
      </w:pPr>
    </w:p>
    <w:p w14:paraId="23D9C100" w14:textId="77777777" w:rsidR="00C41C2A" w:rsidRDefault="00C41C2A" w:rsidP="00C41C2A">
      <w:pPr>
        <w:pStyle w:val="Answer"/>
        <w:ind w:left="0"/>
        <w:rPr>
          <w:b/>
          <w:color w:val="FF0000"/>
        </w:rPr>
      </w:pPr>
    </w:p>
    <w:p w14:paraId="73CDD844" w14:textId="392F6685" w:rsidR="00C41C2A" w:rsidRDefault="00C41C2A" w:rsidP="00C41C2A">
      <w:pPr>
        <w:pStyle w:val="Answer"/>
        <w:ind w:left="0"/>
      </w:pPr>
      <w:r>
        <w:rPr>
          <w:b/>
          <w:color w:val="FF0000"/>
        </w:rPr>
        <w:t xml:space="preserve">Learners should carry out independent research and create an article promoting the </w:t>
      </w:r>
      <w:r w:rsidR="008804A1">
        <w:rPr>
          <w:b/>
          <w:color w:val="FF0000"/>
        </w:rPr>
        <w:t>BS</w:t>
      </w:r>
      <w:r w:rsidR="008804A1">
        <w:rPr>
          <w:b/>
          <w:iCs/>
          <w:color w:val="FF0000"/>
        </w:rPr>
        <w:t>I</w:t>
      </w:r>
      <w:r>
        <w:rPr>
          <w:b/>
          <w:color w:val="FF0000"/>
        </w:rPr>
        <w:t xml:space="preserve"> and</w:t>
      </w:r>
      <w:r w:rsidR="004B357F">
        <w:rPr>
          <w:b/>
          <w:color w:val="FF0000"/>
        </w:rPr>
        <w:t xml:space="preserve"> describing</w:t>
      </w:r>
      <w:r>
        <w:rPr>
          <w:b/>
          <w:color w:val="FF0000"/>
        </w:rPr>
        <w:t xml:space="preserve"> how British standards are used specifically in the construction sector</w:t>
      </w:r>
      <w:r w:rsidRPr="008804A1">
        <w:rPr>
          <w:b/>
          <w:bCs/>
          <w:color w:val="FF0000"/>
        </w:rPr>
        <w:t>.</w:t>
      </w:r>
      <w:r>
        <w:t xml:space="preserve"> </w:t>
      </w:r>
    </w:p>
    <w:p w14:paraId="3AEE9C8B" w14:textId="77777777" w:rsidR="00C41C2A" w:rsidRDefault="00C41C2A" w:rsidP="00C41C2A">
      <w:pPr>
        <w:pStyle w:val="Answer"/>
        <w:ind w:left="0"/>
      </w:pPr>
    </w:p>
    <w:p w14:paraId="6EF85370" w14:textId="77777777" w:rsidR="00C41C2A" w:rsidRDefault="00C41C2A" w:rsidP="00C41C2A">
      <w:pPr>
        <w:pStyle w:val="Answer"/>
        <w:ind w:left="0"/>
      </w:pPr>
      <w:r>
        <w:t xml:space="preserve"> </w:t>
      </w:r>
    </w:p>
    <w:p w14:paraId="22447E8B" w14:textId="77777777" w:rsidR="004F0F87" w:rsidRDefault="004F0F87" w:rsidP="004F0F87">
      <w:pPr>
        <w:pStyle w:val="Normalnumberedlist"/>
        <w:numPr>
          <w:ilvl w:val="0"/>
          <w:numId w:val="0"/>
        </w:numPr>
        <w:ind w:left="720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91B9D" w14:textId="77777777" w:rsidR="001C1C63" w:rsidRDefault="001C1C63">
      <w:pPr>
        <w:spacing w:before="0" w:after="0"/>
      </w:pPr>
      <w:r>
        <w:separator/>
      </w:r>
    </w:p>
  </w:endnote>
  <w:endnote w:type="continuationSeparator" w:id="0">
    <w:p w14:paraId="3613B325" w14:textId="77777777" w:rsidR="001C1C63" w:rsidRDefault="001C1C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C1C63">
      <w:fldChar w:fldCharType="begin"/>
    </w:r>
    <w:r w:rsidR="001C1C63">
      <w:instrText xml:space="preserve"> NUMPAGES   \* MERGEFORMAT </w:instrText>
    </w:r>
    <w:r w:rsidR="001C1C63">
      <w:fldChar w:fldCharType="separate"/>
    </w:r>
    <w:r w:rsidR="00F03E33">
      <w:t>1</w:t>
    </w:r>
    <w:r w:rsidR="001C1C6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CDF90" w14:textId="77777777" w:rsidR="001C1C63" w:rsidRDefault="001C1C63">
      <w:pPr>
        <w:spacing w:before="0" w:after="0"/>
      </w:pPr>
      <w:r>
        <w:separator/>
      </w:r>
    </w:p>
  </w:footnote>
  <w:footnote w:type="continuationSeparator" w:id="0">
    <w:p w14:paraId="721D1411" w14:textId="77777777" w:rsidR="001C1C63" w:rsidRDefault="001C1C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D4C6" w14:textId="77777777" w:rsidR="00095411" w:rsidRPr="00C60280" w:rsidRDefault="00095411" w:rsidP="0009541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419C5541" wp14:editId="257F7FA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439B8DD1" w14:textId="77777777" w:rsidR="00095411" w:rsidRPr="00F03E33" w:rsidRDefault="00095411" w:rsidP="0009541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750BF66" wp14:editId="5FCB797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C1693F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238A7A5" w14:textId="532EE1E4" w:rsidR="00110217" w:rsidRPr="00095411" w:rsidRDefault="00110217" w:rsidP="000954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110B0"/>
    <w:multiLevelType w:val="hybridMultilevel"/>
    <w:tmpl w:val="AA14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60179"/>
    <w:rsid w:val="0007243A"/>
    <w:rsid w:val="00082C62"/>
    <w:rsid w:val="00095411"/>
    <w:rsid w:val="000B231F"/>
    <w:rsid w:val="000C1804"/>
    <w:rsid w:val="000E194B"/>
    <w:rsid w:val="00110217"/>
    <w:rsid w:val="00152AC3"/>
    <w:rsid w:val="00156AF3"/>
    <w:rsid w:val="0019491D"/>
    <w:rsid w:val="001C1C63"/>
    <w:rsid w:val="001F74AD"/>
    <w:rsid w:val="002D07A8"/>
    <w:rsid w:val="003405EA"/>
    <w:rsid w:val="003916EC"/>
    <w:rsid w:val="003F7F14"/>
    <w:rsid w:val="00404B31"/>
    <w:rsid w:val="00474F67"/>
    <w:rsid w:val="0048500D"/>
    <w:rsid w:val="00486162"/>
    <w:rsid w:val="004B357F"/>
    <w:rsid w:val="004F0F87"/>
    <w:rsid w:val="00524E1B"/>
    <w:rsid w:val="005B4221"/>
    <w:rsid w:val="005F01EA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2EC2"/>
    <w:rsid w:val="008429F5"/>
    <w:rsid w:val="008804A1"/>
    <w:rsid w:val="008B366E"/>
    <w:rsid w:val="008C1F1C"/>
    <w:rsid w:val="008D47A6"/>
    <w:rsid w:val="00972396"/>
    <w:rsid w:val="009975A0"/>
    <w:rsid w:val="009C5C6E"/>
    <w:rsid w:val="00A16CFE"/>
    <w:rsid w:val="00A2454C"/>
    <w:rsid w:val="00AE245C"/>
    <w:rsid w:val="00B054EC"/>
    <w:rsid w:val="00B634AC"/>
    <w:rsid w:val="00BB518D"/>
    <w:rsid w:val="00BE2C21"/>
    <w:rsid w:val="00C01D20"/>
    <w:rsid w:val="00C06474"/>
    <w:rsid w:val="00C202BF"/>
    <w:rsid w:val="00C41C2A"/>
    <w:rsid w:val="00C8587B"/>
    <w:rsid w:val="00C858D7"/>
    <w:rsid w:val="00C92F19"/>
    <w:rsid w:val="00CC3B85"/>
    <w:rsid w:val="00D073BC"/>
    <w:rsid w:val="00D31880"/>
    <w:rsid w:val="00D51C40"/>
    <w:rsid w:val="00D56B82"/>
    <w:rsid w:val="00D578E3"/>
    <w:rsid w:val="00D75F05"/>
    <w:rsid w:val="00DA2485"/>
    <w:rsid w:val="00DD6B54"/>
    <w:rsid w:val="00DE29A8"/>
    <w:rsid w:val="00E92CCA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11</cp:revision>
  <cp:lastPrinted>2013-05-15T12:05:00Z</cp:lastPrinted>
  <dcterms:created xsi:type="dcterms:W3CDTF">2021-07-06T11:19:00Z</dcterms:created>
  <dcterms:modified xsi:type="dcterms:W3CDTF">2021-07-23T07:31:00Z</dcterms:modified>
</cp:coreProperties>
</file>