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6F85E" w14:textId="77777777" w:rsidR="00DD1230" w:rsidRDefault="00DD1230" w:rsidP="00DD1230">
      <w:pPr>
        <w:pStyle w:val="Unittitle"/>
      </w:pPr>
      <w:r>
        <w:t xml:space="preserve">7. Building technology principles  </w:t>
      </w:r>
    </w:p>
    <w:p w14:paraId="0132E0A7" w14:textId="13E80C02" w:rsidR="00DD1230" w:rsidRDefault="00DD1230" w:rsidP="00DD1230">
      <w:pPr>
        <w:pStyle w:val="Heading1"/>
      </w:pPr>
      <w:r>
        <w:t xml:space="preserve">Worksheet </w:t>
      </w:r>
      <w:r w:rsidR="00E03395">
        <w:t>20</w:t>
      </w:r>
      <w:r>
        <w:t xml:space="preserve">: Building standards and manufacturers’ instructions (learner) </w:t>
      </w:r>
    </w:p>
    <w:p w14:paraId="17E12A7B" w14:textId="77777777" w:rsidR="00DD1230" w:rsidRDefault="00DD1230" w:rsidP="00DD1230">
      <w:pPr>
        <w:pStyle w:val="Answer"/>
      </w:pPr>
    </w:p>
    <w:p w14:paraId="692CDFA4" w14:textId="1E8656AB" w:rsidR="007006B7" w:rsidRDefault="007006B7" w:rsidP="007006B7">
      <w:pPr>
        <w:pStyle w:val="Answer"/>
        <w:ind w:left="0"/>
      </w:pPr>
      <w:r>
        <w:t xml:space="preserve">1. </w:t>
      </w:r>
      <w:r w:rsidR="00DD1230">
        <w:t>Explain the purpose of standards in the construction sector.</w:t>
      </w:r>
    </w:p>
    <w:p w14:paraId="68709C97" w14:textId="77777777" w:rsidR="00DD1230" w:rsidRDefault="00DD1230" w:rsidP="007006B7">
      <w:pPr>
        <w:pStyle w:val="Answer"/>
        <w:ind w:left="-717"/>
      </w:pPr>
    </w:p>
    <w:p w14:paraId="43342EAD" w14:textId="45C774E1" w:rsidR="00DD1230" w:rsidRDefault="007006B7" w:rsidP="007006B7">
      <w:pPr>
        <w:pStyle w:val="Answer"/>
        <w:ind w:left="0"/>
      </w:pPr>
      <w:r>
        <w:t xml:space="preserve">2.  </w:t>
      </w:r>
      <w:r w:rsidR="00DD1230">
        <w:t>State what is meant by the term British standards.</w:t>
      </w:r>
    </w:p>
    <w:p w14:paraId="43EF6E86" w14:textId="77777777" w:rsidR="00DD1230" w:rsidRDefault="00DD1230" w:rsidP="007006B7">
      <w:pPr>
        <w:pStyle w:val="Answer"/>
        <w:ind w:left="-717"/>
      </w:pPr>
    </w:p>
    <w:p w14:paraId="536FF60D" w14:textId="5580245A" w:rsidR="00DD1230" w:rsidRDefault="007006B7" w:rsidP="007006B7">
      <w:pPr>
        <w:pStyle w:val="Answer"/>
        <w:ind w:left="0"/>
      </w:pPr>
      <w:r>
        <w:t xml:space="preserve">3. </w:t>
      </w:r>
      <w:r w:rsidR="00DD1230">
        <w:t>Explain the principles of CMS.</w:t>
      </w:r>
    </w:p>
    <w:p w14:paraId="093F35BB" w14:textId="77777777" w:rsidR="00DD1230" w:rsidRDefault="00DD1230" w:rsidP="007006B7">
      <w:pPr>
        <w:pStyle w:val="Answer"/>
        <w:ind w:left="-717"/>
      </w:pPr>
    </w:p>
    <w:p w14:paraId="58FCF4B7" w14:textId="1EEF4980" w:rsidR="00DD1230" w:rsidRDefault="007006B7" w:rsidP="007006B7">
      <w:pPr>
        <w:pStyle w:val="Answer"/>
        <w:ind w:left="0"/>
      </w:pPr>
      <w:r>
        <w:t xml:space="preserve">4. </w:t>
      </w:r>
      <w:r w:rsidR="00DD1230">
        <w:t>List the areas CMS provide guidance on.</w:t>
      </w:r>
    </w:p>
    <w:p w14:paraId="7B44E9A4" w14:textId="77777777" w:rsidR="00DD1230" w:rsidRDefault="00DD1230" w:rsidP="007006B7">
      <w:pPr>
        <w:pStyle w:val="Answer"/>
        <w:ind w:left="0"/>
      </w:pPr>
    </w:p>
    <w:p w14:paraId="1DC43EA1" w14:textId="7AB29055" w:rsidR="00DD1230" w:rsidRDefault="007006B7" w:rsidP="007006B7">
      <w:pPr>
        <w:pStyle w:val="Answer"/>
        <w:ind w:left="0"/>
      </w:pPr>
      <w:r>
        <w:t xml:space="preserve">5. </w:t>
      </w:r>
      <w:r w:rsidR="00DD1230">
        <w:t>List the three European standard organisations.</w:t>
      </w:r>
    </w:p>
    <w:p w14:paraId="0CA35852" w14:textId="77777777" w:rsidR="00DD1230" w:rsidRDefault="00DD1230" w:rsidP="007006B7">
      <w:pPr>
        <w:pStyle w:val="Answer"/>
        <w:ind w:left="0"/>
      </w:pPr>
    </w:p>
    <w:p w14:paraId="69E4A299" w14:textId="473AC9D5" w:rsidR="00DD1230" w:rsidRDefault="007006B7" w:rsidP="007006B7">
      <w:pPr>
        <w:pStyle w:val="Answer"/>
        <w:ind w:left="0"/>
      </w:pPr>
      <w:r>
        <w:t xml:space="preserve">6. </w:t>
      </w:r>
      <w:r w:rsidR="00DD1230">
        <w:t>What might be the consequences of not following manufacturers’ instructions?</w:t>
      </w:r>
    </w:p>
    <w:p w14:paraId="033EAE03" w14:textId="77777777" w:rsidR="00DD1230" w:rsidRDefault="00DD1230" w:rsidP="007006B7">
      <w:pPr>
        <w:pStyle w:val="ListParagraph"/>
        <w:ind w:left="-357"/>
      </w:pPr>
    </w:p>
    <w:p w14:paraId="16A6682F" w14:textId="5CE52F7F" w:rsidR="00DD1230" w:rsidRDefault="007006B7" w:rsidP="007006B7">
      <w:pPr>
        <w:pStyle w:val="Answer"/>
        <w:ind w:left="0"/>
      </w:pPr>
      <w:r>
        <w:t xml:space="preserve">7. </w:t>
      </w:r>
      <w:r w:rsidR="00DD1230">
        <w:t>Explain why manufacturers’ instructions are a requirement for construction products.</w:t>
      </w:r>
    </w:p>
    <w:p w14:paraId="535D6BFC" w14:textId="77777777" w:rsidR="007006B7" w:rsidRDefault="007006B7" w:rsidP="007006B7">
      <w:pPr>
        <w:pStyle w:val="Answer"/>
      </w:pPr>
    </w:p>
    <w:p w14:paraId="1AB6FB33" w14:textId="62E4C6C9" w:rsidR="007006B7" w:rsidRDefault="007006B7" w:rsidP="007006B7">
      <w:pPr>
        <w:pStyle w:val="Answer"/>
        <w:ind w:left="0"/>
      </w:pPr>
      <w:r>
        <w:t>8. What does ISO stand for?</w:t>
      </w:r>
    </w:p>
    <w:p w14:paraId="7DAAFE75" w14:textId="23F0CEDC" w:rsidR="007006B7" w:rsidRDefault="007006B7" w:rsidP="007006B7">
      <w:pPr>
        <w:pStyle w:val="Answer"/>
        <w:ind w:left="0"/>
      </w:pPr>
    </w:p>
    <w:p w14:paraId="7970453F" w14:textId="77777777" w:rsidR="007006B7" w:rsidRDefault="007006B7" w:rsidP="007006B7">
      <w:pPr>
        <w:pStyle w:val="Answer"/>
        <w:ind w:left="360"/>
      </w:pPr>
    </w:p>
    <w:p w14:paraId="3B7D9FE1" w14:textId="77777777" w:rsidR="007006B7" w:rsidRDefault="007006B7" w:rsidP="007006B7">
      <w:pPr>
        <w:pStyle w:val="Answer"/>
        <w:ind w:left="360"/>
      </w:pPr>
    </w:p>
    <w:p w14:paraId="677D7BA1" w14:textId="77777777" w:rsidR="00F31728" w:rsidRDefault="00F31728" w:rsidP="00F31728">
      <w:pPr>
        <w:pStyle w:val="Answer"/>
        <w:ind w:left="1077"/>
      </w:pPr>
    </w:p>
    <w:p w14:paraId="53FCB1CB" w14:textId="77777777" w:rsidR="00F31728" w:rsidRDefault="00F31728" w:rsidP="00F31728">
      <w:pPr>
        <w:pStyle w:val="Answer"/>
        <w:ind w:left="1077"/>
      </w:pPr>
    </w:p>
    <w:p w14:paraId="203D9E93" w14:textId="77777777" w:rsidR="00F31728" w:rsidRDefault="00F31728" w:rsidP="00F31728">
      <w:pPr>
        <w:pStyle w:val="Answer"/>
        <w:ind w:left="1077"/>
        <w:rPr>
          <w:b/>
          <w:color w:val="FF0000"/>
        </w:rPr>
      </w:pPr>
    </w:p>
    <w:p w14:paraId="76F94178" w14:textId="77777777" w:rsidR="00F31728" w:rsidRPr="00A935A4" w:rsidRDefault="00F31728" w:rsidP="00F31728">
      <w:pPr>
        <w:pStyle w:val="Answer"/>
        <w:ind w:left="1077"/>
        <w:rPr>
          <w:b/>
          <w:color w:val="FF0000"/>
        </w:rPr>
      </w:pPr>
      <w:r>
        <w:rPr>
          <w:b/>
          <w:color w:val="FF0000"/>
        </w:rPr>
        <w:t xml:space="preserve"> </w:t>
      </w:r>
    </w:p>
    <w:p w14:paraId="53519127" w14:textId="77777777" w:rsidR="00F31728" w:rsidRDefault="00F31728" w:rsidP="00F31728">
      <w:pPr>
        <w:pStyle w:val="Answer"/>
        <w:ind w:left="0"/>
      </w:pPr>
    </w:p>
    <w:p w14:paraId="7B3A690B" w14:textId="77777777" w:rsidR="00F31728" w:rsidRDefault="00F31728" w:rsidP="00F31728">
      <w:pPr>
        <w:pStyle w:val="Answer"/>
        <w:ind w:left="360"/>
      </w:pPr>
    </w:p>
    <w:p w14:paraId="0ADCD013" w14:textId="77777777" w:rsidR="00F31728" w:rsidRDefault="00F31728" w:rsidP="00F31728">
      <w:pPr>
        <w:pStyle w:val="Answer"/>
        <w:ind w:left="360"/>
      </w:pPr>
    </w:p>
    <w:p w14:paraId="54270CCB" w14:textId="77777777" w:rsidR="00F31728" w:rsidRDefault="00F31728" w:rsidP="00F31728">
      <w:pPr>
        <w:pStyle w:val="Answer"/>
        <w:ind w:left="360"/>
      </w:pPr>
    </w:p>
    <w:p w14:paraId="7922A1CF" w14:textId="77777777" w:rsidR="00F31728" w:rsidRDefault="00F31728" w:rsidP="00F31728">
      <w:pPr>
        <w:pStyle w:val="Answer"/>
        <w:ind w:left="360"/>
      </w:pPr>
    </w:p>
    <w:p w14:paraId="40A668C7" w14:textId="77777777" w:rsidR="00F31728" w:rsidRDefault="00F31728" w:rsidP="00F31728">
      <w:pPr>
        <w:pStyle w:val="Answer"/>
        <w:ind w:left="360"/>
      </w:pPr>
    </w:p>
    <w:p w14:paraId="4B0E6765" w14:textId="77777777" w:rsidR="00F31728" w:rsidRDefault="00F31728" w:rsidP="00F31728">
      <w:pPr>
        <w:pStyle w:val="Answer"/>
        <w:ind w:left="360"/>
      </w:pPr>
    </w:p>
    <w:p w14:paraId="02A16403" w14:textId="77777777" w:rsidR="00F31728" w:rsidRDefault="00F31728" w:rsidP="00F31728">
      <w:pPr>
        <w:pStyle w:val="Answer"/>
        <w:ind w:left="0"/>
      </w:pPr>
    </w:p>
    <w:p w14:paraId="27F013BA" w14:textId="77777777" w:rsidR="00474F67" w:rsidRDefault="00474F67" w:rsidP="00474F67">
      <w:pPr>
        <w:rPr>
          <w:rFonts w:cs="Arial"/>
          <w:szCs w:val="22"/>
        </w:rPr>
      </w:pPr>
    </w:p>
    <w:p w14:paraId="40319D7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A663D" w14:textId="77777777" w:rsidR="005A1AE2" w:rsidRDefault="005A1AE2">
      <w:pPr>
        <w:spacing w:before="0" w:after="0"/>
      </w:pPr>
      <w:r>
        <w:separator/>
      </w:r>
    </w:p>
  </w:endnote>
  <w:endnote w:type="continuationSeparator" w:id="0">
    <w:p w14:paraId="1FDCB669" w14:textId="77777777" w:rsidR="005A1AE2" w:rsidRDefault="005A1A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B4C8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A4B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7446938" wp14:editId="56854D0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C5277F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9892BD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4693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5FC5277F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9892BD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2E7FA07" wp14:editId="286FB02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A1AE2">
      <w:fldChar w:fldCharType="begin"/>
    </w:r>
    <w:r w:rsidR="005A1AE2">
      <w:instrText xml:space="preserve"> NUMPAGES   \* MERGEFORMAT </w:instrText>
    </w:r>
    <w:r w:rsidR="005A1AE2">
      <w:fldChar w:fldCharType="separate"/>
    </w:r>
    <w:r w:rsidR="00F03E33">
      <w:t>1</w:t>
    </w:r>
    <w:r w:rsidR="005A1AE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A6C4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571EE" w14:textId="77777777" w:rsidR="005A1AE2" w:rsidRDefault="005A1AE2">
      <w:pPr>
        <w:spacing w:before="0" w:after="0"/>
      </w:pPr>
      <w:r>
        <w:separator/>
      </w:r>
    </w:p>
  </w:footnote>
  <w:footnote w:type="continuationSeparator" w:id="0">
    <w:p w14:paraId="2F3F0F0F" w14:textId="77777777" w:rsidR="005A1AE2" w:rsidRDefault="005A1A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D96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BFA0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C2EED09" wp14:editId="3F485E3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04394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654408C" wp14:editId="793D146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9B17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42FA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324A2"/>
    <w:multiLevelType w:val="hybridMultilevel"/>
    <w:tmpl w:val="3F3AE6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9"/>
  </w:num>
  <w:num w:numId="36">
    <w:abstractNumId w:val="2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28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A0E7E"/>
    <w:rsid w:val="002D07A8"/>
    <w:rsid w:val="003405EA"/>
    <w:rsid w:val="00342E9E"/>
    <w:rsid w:val="003F7F14"/>
    <w:rsid w:val="00404B31"/>
    <w:rsid w:val="00454C77"/>
    <w:rsid w:val="00474F67"/>
    <w:rsid w:val="0048500D"/>
    <w:rsid w:val="00524E1B"/>
    <w:rsid w:val="005A1AE2"/>
    <w:rsid w:val="006124C0"/>
    <w:rsid w:val="006135C0"/>
    <w:rsid w:val="006642FD"/>
    <w:rsid w:val="006807B0"/>
    <w:rsid w:val="00691B95"/>
    <w:rsid w:val="006B798A"/>
    <w:rsid w:val="006C2341"/>
    <w:rsid w:val="006D3AA3"/>
    <w:rsid w:val="006D4994"/>
    <w:rsid w:val="006E1028"/>
    <w:rsid w:val="006E19C2"/>
    <w:rsid w:val="006F7BAF"/>
    <w:rsid w:val="007006B7"/>
    <w:rsid w:val="00797FA7"/>
    <w:rsid w:val="008C1F1C"/>
    <w:rsid w:val="008D47A6"/>
    <w:rsid w:val="008F087B"/>
    <w:rsid w:val="009975A0"/>
    <w:rsid w:val="009C5C6E"/>
    <w:rsid w:val="009C7273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D1230"/>
    <w:rsid w:val="00DE29A8"/>
    <w:rsid w:val="00E03395"/>
    <w:rsid w:val="00F03E33"/>
    <w:rsid w:val="00F15749"/>
    <w:rsid w:val="00F31728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B18D3"/>
  <w15:docId w15:val="{D2995B2D-34F7-4DD0-8AA7-161AB321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72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31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4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5</cp:revision>
  <cp:lastPrinted>2013-05-15T12:05:00Z</cp:lastPrinted>
  <dcterms:created xsi:type="dcterms:W3CDTF">2021-07-08T09:49:00Z</dcterms:created>
  <dcterms:modified xsi:type="dcterms:W3CDTF">2021-07-23T07:32:00Z</dcterms:modified>
</cp:coreProperties>
</file>