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8583E" w14:textId="77777777" w:rsidR="007F6E60" w:rsidRPr="007F05E6" w:rsidRDefault="007F6E60" w:rsidP="007F6E60">
      <w:pPr>
        <w:pStyle w:val="Unittitle"/>
      </w:pPr>
      <w:r>
        <w:t xml:space="preserve">7. Building technology principles </w:t>
      </w:r>
    </w:p>
    <w:p w14:paraId="210F9818" w14:textId="77777777" w:rsidR="007F6E60" w:rsidRPr="00692A45" w:rsidRDefault="007F6E60" w:rsidP="007F6E60">
      <w:pPr>
        <w:pStyle w:val="Heading1"/>
      </w:pPr>
      <w:r>
        <w:t>Worksheet 2</w:t>
      </w:r>
      <w:r w:rsidRPr="00692A45">
        <w:t xml:space="preserve">: </w:t>
      </w:r>
      <w:r>
        <w:t>Construction methods r</w:t>
      </w:r>
      <w:r w:rsidRPr="00177534">
        <w:t>eport (tutor)</w:t>
      </w:r>
    </w:p>
    <w:p w14:paraId="7402553F" w14:textId="77777777" w:rsidR="001155D3" w:rsidRDefault="001155D3" w:rsidP="00B306A2">
      <w:pPr>
        <w:pStyle w:val="Answer"/>
      </w:pPr>
    </w:p>
    <w:p w14:paraId="6FF4F163" w14:textId="77777777" w:rsidR="007F6E60" w:rsidRDefault="007F6E60" w:rsidP="007F6E60">
      <w:pPr>
        <w:pStyle w:val="Answer"/>
        <w:ind w:left="0"/>
      </w:pPr>
      <w:r>
        <w:t xml:space="preserve">A client has appointed a contractor to build a three-bedroom semi-detached house. The proposed development will be in a highly residential area with surrounding properties built in the 1950s. The client has requested some advice on the most appropriate type of construction method for this development. </w:t>
      </w:r>
    </w:p>
    <w:p w14:paraId="22DD657E" w14:textId="77777777" w:rsidR="007F6E60" w:rsidRDefault="007F6E60" w:rsidP="007F6E60">
      <w:pPr>
        <w:pStyle w:val="Answer"/>
        <w:ind w:left="0"/>
      </w:pPr>
    </w:p>
    <w:p w14:paraId="228B5670" w14:textId="68E39ADB" w:rsidR="007F6E60" w:rsidRDefault="007F6E60" w:rsidP="007F6E60">
      <w:pPr>
        <w:pStyle w:val="Answer"/>
        <w:ind w:left="0"/>
      </w:pPr>
      <w:r>
        <w:t xml:space="preserve">The client has not yet set a budget and is very focused on </w:t>
      </w:r>
      <w:r w:rsidRPr="00623D12">
        <w:rPr>
          <w:b/>
        </w:rPr>
        <w:t>value for money</w:t>
      </w:r>
      <w:r>
        <w:t xml:space="preserve"> and </w:t>
      </w:r>
      <w:r w:rsidRPr="00623D12">
        <w:rPr>
          <w:b/>
        </w:rPr>
        <w:t>sustainability</w:t>
      </w:r>
      <w:r>
        <w:t xml:space="preserve">. Produce a short report to evaluate the below forms of construction and select the most appropriate method. </w:t>
      </w:r>
    </w:p>
    <w:p w14:paraId="567FBAFD" w14:textId="77777777" w:rsidR="007F6E60" w:rsidRDefault="007F6E60" w:rsidP="007F6E60">
      <w:pPr>
        <w:pStyle w:val="Answer"/>
        <w:ind w:left="0"/>
      </w:pPr>
    </w:p>
    <w:p w14:paraId="7D354D81" w14:textId="77777777" w:rsidR="007F6E60" w:rsidRPr="00623D12" w:rsidRDefault="007F6E60" w:rsidP="007F6E60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Timber </w:t>
      </w:r>
      <w:r>
        <w:rPr>
          <w:b/>
        </w:rPr>
        <w:t>f</w:t>
      </w:r>
      <w:r w:rsidRPr="00623D12">
        <w:rPr>
          <w:b/>
        </w:rPr>
        <w:t xml:space="preserve">rame </w:t>
      </w:r>
      <w:r>
        <w:rPr>
          <w:b/>
        </w:rPr>
        <w:t>c</w:t>
      </w:r>
      <w:r w:rsidRPr="00623D12">
        <w:rPr>
          <w:b/>
        </w:rPr>
        <w:t xml:space="preserve">onstruction </w:t>
      </w:r>
    </w:p>
    <w:p w14:paraId="00EB46A7" w14:textId="77777777" w:rsidR="007F6E60" w:rsidRPr="00623D12" w:rsidRDefault="007F6E60" w:rsidP="007F6E60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Brick and </w:t>
      </w:r>
      <w:r>
        <w:rPr>
          <w:b/>
        </w:rPr>
        <w:t>b</w:t>
      </w:r>
      <w:r w:rsidRPr="00623D12">
        <w:rPr>
          <w:b/>
        </w:rPr>
        <w:t xml:space="preserve">lock </w:t>
      </w:r>
      <w:r>
        <w:rPr>
          <w:b/>
        </w:rPr>
        <w:t>c</w:t>
      </w:r>
      <w:r w:rsidRPr="00623D12">
        <w:rPr>
          <w:b/>
        </w:rPr>
        <w:t xml:space="preserve">onstruction </w:t>
      </w:r>
    </w:p>
    <w:p w14:paraId="5D0220A6" w14:textId="77777777" w:rsidR="007F6E60" w:rsidRDefault="007F6E60" w:rsidP="007F6E60">
      <w:pPr>
        <w:pStyle w:val="Answer"/>
        <w:ind w:left="0"/>
      </w:pPr>
    </w:p>
    <w:p w14:paraId="35AB720C" w14:textId="77777777" w:rsidR="007F6E60" w:rsidRPr="001322BE" w:rsidRDefault="007F6E60" w:rsidP="007F6E60">
      <w:pPr>
        <w:pStyle w:val="Answer"/>
        <w:ind w:left="0"/>
        <w:rPr>
          <w:b/>
        </w:rPr>
      </w:pPr>
    </w:p>
    <w:p w14:paraId="0D431153" w14:textId="77777777" w:rsidR="007F6E60" w:rsidRPr="001322BE" w:rsidRDefault="007F6E60" w:rsidP="007F6E60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Learners should demonstrate a clear understanding of both construction methods</w:t>
      </w:r>
      <w:r>
        <w:rPr>
          <w:b/>
          <w:color w:val="FF0000"/>
        </w:rPr>
        <w:t>.</w:t>
      </w:r>
    </w:p>
    <w:p w14:paraId="60FC6442" w14:textId="77777777" w:rsidR="007F6E60" w:rsidRPr="001322BE" w:rsidRDefault="007F6E60" w:rsidP="007F6E60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 xml:space="preserve">Learners should provide a concise evaluation of both construction methods and conclude with a chosen form of construction with justification. </w:t>
      </w:r>
    </w:p>
    <w:p w14:paraId="4D9F2047" w14:textId="77777777" w:rsidR="007F6E60" w:rsidRPr="001322BE" w:rsidRDefault="007F6E60" w:rsidP="007F6E60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Clear consideration of value for money and sustainability should be explored in the report and a comparison made between the two forms of construction</w:t>
      </w:r>
      <w:r>
        <w:rPr>
          <w:b/>
          <w:color w:val="FF0000"/>
        </w:rPr>
        <w:t>.</w:t>
      </w:r>
    </w:p>
    <w:p w14:paraId="6CA617A3" w14:textId="77777777" w:rsidR="007F6E60" w:rsidRPr="001322BE" w:rsidRDefault="007F6E60" w:rsidP="007F6E60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Learners can incorporate image</w:t>
      </w:r>
      <w:r>
        <w:rPr>
          <w:b/>
          <w:color w:val="FF0000"/>
        </w:rPr>
        <w:t>s</w:t>
      </w:r>
      <w:r w:rsidRPr="001322BE">
        <w:rPr>
          <w:b/>
          <w:color w:val="FF0000"/>
        </w:rPr>
        <w:t xml:space="preserve"> into their report </w:t>
      </w:r>
      <w:r>
        <w:rPr>
          <w:b/>
          <w:color w:val="FF0000"/>
        </w:rPr>
        <w:t>as appropriate.</w:t>
      </w:r>
    </w:p>
    <w:p w14:paraId="550D5DCE" w14:textId="77777777" w:rsidR="00474F67" w:rsidRDefault="00474F67" w:rsidP="00474F67">
      <w:pPr>
        <w:rPr>
          <w:rFonts w:cs="Arial"/>
          <w:szCs w:val="22"/>
        </w:rPr>
      </w:pPr>
    </w:p>
    <w:p w14:paraId="7CD497D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EE083" w14:textId="77777777" w:rsidR="00303DF3" w:rsidRDefault="00303DF3">
      <w:pPr>
        <w:spacing w:before="0" w:after="0"/>
      </w:pPr>
      <w:r>
        <w:separator/>
      </w:r>
    </w:p>
  </w:endnote>
  <w:endnote w:type="continuationSeparator" w:id="0">
    <w:p w14:paraId="568A73F8" w14:textId="77777777" w:rsidR="00303DF3" w:rsidRDefault="00303D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D7A0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AEE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698D0B7" wp14:editId="5F8C024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D773601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15FBBB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98D0B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5D773601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15FBBB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9412DB3" wp14:editId="7482EAD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CC7C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85AC6" w14:textId="77777777" w:rsidR="00303DF3" w:rsidRDefault="00303DF3">
      <w:pPr>
        <w:spacing w:before="0" w:after="0"/>
      </w:pPr>
      <w:r>
        <w:separator/>
      </w:r>
    </w:p>
  </w:footnote>
  <w:footnote w:type="continuationSeparator" w:id="0">
    <w:p w14:paraId="461E7893" w14:textId="77777777" w:rsidR="00303DF3" w:rsidRDefault="00303DF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560F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4969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1DEB61" wp14:editId="79DBBA48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A02BA6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865862" wp14:editId="25F9AE1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320CD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40E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B30261"/>
    <w:multiLevelType w:val="hybridMultilevel"/>
    <w:tmpl w:val="F7C86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5D3"/>
    <w:rsid w:val="000033BD"/>
    <w:rsid w:val="00082C62"/>
    <w:rsid w:val="000B231F"/>
    <w:rsid w:val="000E194B"/>
    <w:rsid w:val="00110217"/>
    <w:rsid w:val="001155D3"/>
    <w:rsid w:val="00152AC3"/>
    <w:rsid w:val="00156AF3"/>
    <w:rsid w:val="0019491D"/>
    <w:rsid w:val="001F74AD"/>
    <w:rsid w:val="002D07A8"/>
    <w:rsid w:val="00303DF3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0ADA"/>
    <w:rsid w:val="00797FA7"/>
    <w:rsid w:val="007F6E60"/>
    <w:rsid w:val="008C1F1C"/>
    <w:rsid w:val="008D47A6"/>
    <w:rsid w:val="008F087B"/>
    <w:rsid w:val="009975A0"/>
    <w:rsid w:val="009B2FF7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B067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6DA88"/>
  <w15:docId w15:val="{CB255763-C2A8-40DC-AF30-8316B8CF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2021-07-12T07:31:00Z</dcterms:created>
  <dcterms:modified xsi:type="dcterms:W3CDTF">2021-07-22T06:35:00Z</dcterms:modified>
</cp:coreProperties>
</file>