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8408F" w14:textId="77777777" w:rsidR="00DF0F18" w:rsidRPr="007F05E6" w:rsidRDefault="00DF0F18" w:rsidP="00DF0F18">
      <w:pPr>
        <w:pStyle w:val="Unittitle"/>
      </w:pPr>
      <w:r>
        <w:t xml:space="preserve">7. Building technology principles </w:t>
      </w:r>
    </w:p>
    <w:p w14:paraId="29C17C40" w14:textId="77777777" w:rsidR="00DF0F18" w:rsidRDefault="00DF0F18" w:rsidP="00DF0F18">
      <w:pPr>
        <w:pStyle w:val="Heading1"/>
      </w:pPr>
      <w:r w:rsidRPr="00692A45">
        <w:t>Worksheet</w:t>
      </w:r>
      <w:r>
        <w:t xml:space="preserve"> 3</w:t>
      </w:r>
      <w:r w:rsidRPr="00692A45">
        <w:t xml:space="preserve">: </w:t>
      </w:r>
      <w:r>
        <w:t>Offsite construction methods chart (learner)</w:t>
      </w:r>
    </w:p>
    <w:tbl>
      <w:tblPr>
        <w:tblStyle w:val="TableGrid"/>
        <w:tblW w:w="14743" w:type="dxa"/>
        <w:tblInd w:w="-147" w:type="dxa"/>
        <w:tblLook w:val="04A0" w:firstRow="1" w:lastRow="0" w:firstColumn="1" w:lastColumn="0" w:noHBand="0" w:noVBand="1"/>
      </w:tblPr>
      <w:tblGrid>
        <w:gridCol w:w="2836"/>
        <w:gridCol w:w="4252"/>
        <w:gridCol w:w="3969"/>
        <w:gridCol w:w="3686"/>
      </w:tblGrid>
      <w:tr w:rsidR="00DF0F18" w14:paraId="1B500D2F" w14:textId="77777777" w:rsidTr="00890B4B">
        <w:tc>
          <w:tcPr>
            <w:tcW w:w="2836" w:type="dxa"/>
            <w:shd w:val="clear" w:color="auto" w:fill="2E74B5" w:themeFill="accent1" w:themeFillShade="BF"/>
          </w:tcPr>
          <w:p w14:paraId="7EC875F8" w14:textId="77777777" w:rsidR="00DF0F18" w:rsidRPr="00E025E1" w:rsidRDefault="00DF0F18" w:rsidP="00890B4B">
            <w:pPr>
              <w:rPr>
                <w:color w:val="FFFFFF" w:themeColor="background1"/>
              </w:rPr>
            </w:pPr>
            <w:r w:rsidRPr="00E025E1">
              <w:rPr>
                <w:color w:val="FFFFFF" w:themeColor="background1"/>
              </w:rPr>
              <w:t>Method</w:t>
            </w:r>
          </w:p>
        </w:tc>
        <w:tc>
          <w:tcPr>
            <w:tcW w:w="4252" w:type="dxa"/>
            <w:shd w:val="clear" w:color="auto" w:fill="2E74B5" w:themeFill="accent1" w:themeFillShade="BF"/>
          </w:tcPr>
          <w:p w14:paraId="6B629950" w14:textId="77777777" w:rsidR="00DF0F18" w:rsidRPr="00E025E1" w:rsidRDefault="00DF0F18" w:rsidP="00890B4B">
            <w:pPr>
              <w:rPr>
                <w:color w:val="FFFFFF" w:themeColor="background1"/>
              </w:rPr>
            </w:pPr>
            <w:r w:rsidRPr="00E025E1">
              <w:rPr>
                <w:color w:val="FFFFFF" w:themeColor="background1"/>
              </w:rPr>
              <w:t xml:space="preserve">Construction </w:t>
            </w:r>
            <w:r>
              <w:rPr>
                <w:color w:val="FFFFFF" w:themeColor="background1"/>
              </w:rPr>
              <w:t>c</w:t>
            </w:r>
            <w:r w:rsidRPr="00E025E1">
              <w:rPr>
                <w:color w:val="FFFFFF" w:themeColor="background1"/>
              </w:rPr>
              <w:t>ontext</w:t>
            </w:r>
          </w:p>
        </w:tc>
        <w:tc>
          <w:tcPr>
            <w:tcW w:w="3969" w:type="dxa"/>
            <w:shd w:val="clear" w:color="auto" w:fill="2E74B5" w:themeFill="accent1" w:themeFillShade="BF"/>
          </w:tcPr>
          <w:p w14:paraId="40A07365" w14:textId="77777777" w:rsidR="00DF0F18" w:rsidRPr="00E025E1" w:rsidRDefault="00DF0F18" w:rsidP="00890B4B">
            <w:pPr>
              <w:rPr>
                <w:color w:val="FFFFFF" w:themeColor="background1"/>
              </w:rPr>
            </w:pPr>
            <w:r w:rsidRPr="00E025E1">
              <w:rPr>
                <w:color w:val="FFFFFF" w:themeColor="background1"/>
              </w:rPr>
              <w:t xml:space="preserve">Advantages </w:t>
            </w:r>
          </w:p>
        </w:tc>
        <w:tc>
          <w:tcPr>
            <w:tcW w:w="3686" w:type="dxa"/>
            <w:shd w:val="clear" w:color="auto" w:fill="2E74B5" w:themeFill="accent1" w:themeFillShade="BF"/>
          </w:tcPr>
          <w:p w14:paraId="6677C1BB" w14:textId="77777777" w:rsidR="00DF0F18" w:rsidRPr="00E025E1" w:rsidRDefault="00DF0F18" w:rsidP="00890B4B">
            <w:pPr>
              <w:rPr>
                <w:color w:val="FFFFFF" w:themeColor="background1"/>
              </w:rPr>
            </w:pPr>
            <w:r w:rsidRPr="00E025E1">
              <w:rPr>
                <w:color w:val="FFFFFF" w:themeColor="background1"/>
              </w:rPr>
              <w:t xml:space="preserve">Disadvantages </w:t>
            </w:r>
          </w:p>
        </w:tc>
      </w:tr>
      <w:tr w:rsidR="00DF0F18" w14:paraId="39A1F969" w14:textId="77777777" w:rsidTr="00890B4B">
        <w:tc>
          <w:tcPr>
            <w:tcW w:w="2836" w:type="dxa"/>
          </w:tcPr>
          <w:p w14:paraId="69168D47" w14:textId="77777777" w:rsidR="00DF0F18" w:rsidRPr="00977DBD" w:rsidRDefault="00DF0F18" w:rsidP="00890B4B">
            <w:pPr>
              <w:rPr>
                <w:b/>
              </w:rPr>
            </w:pPr>
            <w:r w:rsidRPr="00977DBD">
              <w:rPr>
                <w:b/>
              </w:rPr>
              <w:t xml:space="preserve">Preassembled </w:t>
            </w:r>
          </w:p>
          <w:p w14:paraId="2136C864" w14:textId="77777777" w:rsidR="00DF0F18" w:rsidRPr="00977DBD" w:rsidRDefault="00DF0F18" w:rsidP="00890B4B">
            <w:pPr>
              <w:rPr>
                <w:b/>
              </w:rPr>
            </w:pPr>
          </w:p>
        </w:tc>
        <w:tc>
          <w:tcPr>
            <w:tcW w:w="4252" w:type="dxa"/>
          </w:tcPr>
          <w:p w14:paraId="4DB277DF" w14:textId="77777777" w:rsidR="00DF0F18" w:rsidRDefault="00DF0F18" w:rsidP="00890B4B"/>
        </w:tc>
        <w:tc>
          <w:tcPr>
            <w:tcW w:w="3969" w:type="dxa"/>
          </w:tcPr>
          <w:p w14:paraId="52AD9428" w14:textId="77777777" w:rsidR="00DF0F18" w:rsidRDefault="00DF0F18" w:rsidP="00890B4B"/>
        </w:tc>
        <w:tc>
          <w:tcPr>
            <w:tcW w:w="3686" w:type="dxa"/>
          </w:tcPr>
          <w:p w14:paraId="68199CD1" w14:textId="77777777" w:rsidR="00DF0F18" w:rsidRDefault="00DF0F18" w:rsidP="00890B4B"/>
        </w:tc>
      </w:tr>
      <w:tr w:rsidR="00DF0F18" w14:paraId="74295FBC" w14:textId="77777777" w:rsidTr="00890B4B">
        <w:tc>
          <w:tcPr>
            <w:tcW w:w="2836" w:type="dxa"/>
          </w:tcPr>
          <w:p w14:paraId="15E9F1CF" w14:textId="77777777" w:rsidR="00DF0F18" w:rsidRPr="00977DBD" w:rsidRDefault="00DF0F18" w:rsidP="00890B4B">
            <w:pPr>
              <w:rPr>
                <w:b/>
              </w:rPr>
            </w:pPr>
            <w:r w:rsidRPr="00977DBD">
              <w:rPr>
                <w:b/>
              </w:rPr>
              <w:t xml:space="preserve">Precast </w:t>
            </w:r>
          </w:p>
          <w:p w14:paraId="4AEE62AC" w14:textId="77777777" w:rsidR="00DF0F18" w:rsidRPr="00977DBD" w:rsidRDefault="00DF0F18" w:rsidP="00890B4B">
            <w:pPr>
              <w:rPr>
                <w:b/>
              </w:rPr>
            </w:pPr>
          </w:p>
        </w:tc>
        <w:tc>
          <w:tcPr>
            <w:tcW w:w="4252" w:type="dxa"/>
          </w:tcPr>
          <w:p w14:paraId="364C3D79" w14:textId="77777777" w:rsidR="00DF0F18" w:rsidRDefault="00DF0F18" w:rsidP="00890B4B"/>
        </w:tc>
        <w:tc>
          <w:tcPr>
            <w:tcW w:w="3969" w:type="dxa"/>
          </w:tcPr>
          <w:p w14:paraId="25DF0E65" w14:textId="77777777" w:rsidR="00DF0F18" w:rsidRDefault="00DF0F18" w:rsidP="00890B4B"/>
        </w:tc>
        <w:tc>
          <w:tcPr>
            <w:tcW w:w="3686" w:type="dxa"/>
          </w:tcPr>
          <w:p w14:paraId="7937FE72" w14:textId="77777777" w:rsidR="00DF0F18" w:rsidRDefault="00DF0F18" w:rsidP="00890B4B"/>
        </w:tc>
      </w:tr>
      <w:tr w:rsidR="00DF0F18" w14:paraId="2B92508E" w14:textId="77777777" w:rsidTr="00890B4B">
        <w:tc>
          <w:tcPr>
            <w:tcW w:w="2836" w:type="dxa"/>
          </w:tcPr>
          <w:p w14:paraId="724AA71B" w14:textId="77777777" w:rsidR="00DF0F18" w:rsidRPr="00977DBD" w:rsidRDefault="00DF0F18" w:rsidP="00890B4B">
            <w:pPr>
              <w:rPr>
                <w:b/>
              </w:rPr>
            </w:pPr>
            <w:r w:rsidRPr="00977DBD">
              <w:rPr>
                <w:b/>
              </w:rPr>
              <w:t xml:space="preserve">Modular </w:t>
            </w:r>
          </w:p>
          <w:p w14:paraId="34F9A1BB" w14:textId="77777777" w:rsidR="00DF0F18" w:rsidRPr="00977DBD" w:rsidRDefault="00DF0F18" w:rsidP="00890B4B">
            <w:pPr>
              <w:rPr>
                <w:b/>
              </w:rPr>
            </w:pPr>
          </w:p>
        </w:tc>
        <w:tc>
          <w:tcPr>
            <w:tcW w:w="4252" w:type="dxa"/>
          </w:tcPr>
          <w:p w14:paraId="67BE6490" w14:textId="77777777" w:rsidR="00DF0F18" w:rsidRDefault="00DF0F18" w:rsidP="00890B4B"/>
        </w:tc>
        <w:tc>
          <w:tcPr>
            <w:tcW w:w="3969" w:type="dxa"/>
          </w:tcPr>
          <w:p w14:paraId="0E24DC28" w14:textId="77777777" w:rsidR="00DF0F18" w:rsidRDefault="00DF0F18" w:rsidP="00890B4B"/>
        </w:tc>
        <w:tc>
          <w:tcPr>
            <w:tcW w:w="3686" w:type="dxa"/>
          </w:tcPr>
          <w:p w14:paraId="371E96F7" w14:textId="77777777" w:rsidR="00DF0F18" w:rsidRDefault="00DF0F18" w:rsidP="00890B4B"/>
        </w:tc>
      </w:tr>
      <w:tr w:rsidR="00DF0F18" w14:paraId="03BD8C90" w14:textId="77777777" w:rsidTr="00890B4B">
        <w:tc>
          <w:tcPr>
            <w:tcW w:w="2836" w:type="dxa"/>
          </w:tcPr>
          <w:p w14:paraId="272934B9" w14:textId="77777777" w:rsidR="00DF0F18" w:rsidRPr="00977DBD" w:rsidRDefault="00DF0F18" w:rsidP="00890B4B">
            <w:pPr>
              <w:rPr>
                <w:b/>
              </w:rPr>
            </w:pPr>
            <w:r w:rsidRPr="00977DBD">
              <w:rPr>
                <w:b/>
              </w:rPr>
              <w:t xml:space="preserve">Panel </w:t>
            </w:r>
            <w:r>
              <w:rPr>
                <w:b/>
              </w:rPr>
              <w:t>s</w:t>
            </w:r>
            <w:r w:rsidRPr="00977DBD">
              <w:rPr>
                <w:b/>
              </w:rPr>
              <w:t xml:space="preserve">ystems </w:t>
            </w:r>
          </w:p>
          <w:p w14:paraId="72D86E94" w14:textId="77777777" w:rsidR="00DF0F18" w:rsidRPr="00977DBD" w:rsidRDefault="00DF0F18" w:rsidP="00890B4B">
            <w:pPr>
              <w:rPr>
                <w:b/>
              </w:rPr>
            </w:pPr>
          </w:p>
        </w:tc>
        <w:tc>
          <w:tcPr>
            <w:tcW w:w="4252" w:type="dxa"/>
          </w:tcPr>
          <w:p w14:paraId="741707A4" w14:textId="77777777" w:rsidR="00DF0F18" w:rsidRDefault="00DF0F18" w:rsidP="00890B4B"/>
        </w:tc>
        <w:tc>
          <w:tcPr>
            <w:tcW w:w="3969" w:type="dxa"/>
          </w:tcPr>
          <w:p w14:paraId="328D23BA" w14:textId="77777777" w:rsidR="00DF0F18" w:rsidRDefault="00DF0F18" w:rsidP="00890B4B"/>
        </w:tc>
        <w:tc>
          <w:tcPr>
            <w:tcW w:w="3686" w:type="dxa"/>
          </w:tcPr>
          <w:p w14:paraId="6BA067DD" w14:textId="77777777" w:rsidR="00DF0F18" w:rsidRDefault="00DF0F18" w:rsidP="00890B4B"/>
        </w:tc>
      </w:tr>
      <w:tr w:rsidR="00DF0F18" w14:paraId="494ECBC9" w14:textId="77777777" w:rsidTr="00890B4B">
        <w:tc>
          <w:tcPr>
            <w:tcW w:w="2836" w:type="dxa"/>
          </w:tcPr>
          <w:p w14:paraId="19C62CC8" w14:textId="77777777" w:rsidR="00DF0F18" w:rsidRPr="00977DBD" w:rsidRDefault="00DF0F18" w:rsidP="00890B4B">
            <w:pPr>
              <w:rPr>
                <w:b/>
              </w:rPr>
            </w:pPr>
            <w:r w:rsidRPr="00977DBD">
              <w:rPr>
                <w:b/>
              </w:rPr>
              <w:t>3</w:t>
            </w:r>
            <w:r>
              <w:rPr>
                <w:b/>
              </w:rPr>
              <w:t>-</w:t>
            </w:r>
            <w:r w:rsidRPr="00977DBD">
              <w:rPr>
                <w:b/>
              </w:rPr>
              <w:t xml:space="preserve">D </w:t>
            </w:r>
            <w:r>
              <w:rPr>
                <w:b/>
              </w:rPr>
              <w:t>p</w:t>
            </w:r>
            <w:r w:rsidRPr="00977DBD">
              <w:rPr>
                <w:b/>
              </w:rPr>
              <w:t xml:space="preserve">rinting </w:t>
            </w:r>
          </w:p>
          <w:p w14:paraId="62B0BE89" w14:textId="77777777" w:rsidR="00DF0F18" w:rsidRPr="00977DBD" w:rsidRDefault="00DF0F18" w:rsidP="00890B4B">
            <w:pPr>
              <w:rPr>
                <w:b/>
              </w:rPr>
            </w:pPr>
          </w:p>
        </w:tc>
        <w:tc>
          <w:tcPr>
            <w:tcW w:w="4252" w:type="dxa"/>
          </w:tcPr>
          <w:p w14:paraId="318A6B5B" w14:textId="77777777" w:rsidR="00DF0F18" w:rsidRDefault="00DF0F18" w:rsidP="00890B4B"/>
        </w:tc>
        <w:tc>
          <w:tcPr>
            <w:tcW w:w="3969" w:type="dxa"/>
          </w:tcPr>
          <w:p w14:paraId="264556E1" w14:textId="77777777" w:rsidR="00DF0F18" w:rsidRDefault="00DF0F18" w:rsidP="00890B4B"/>
        </w:tc>
        <w:tc>
          <w:tcPr>
            <w:tcW w:w="3686" w:type="dxa"/>
          </w:tcPr>
          <w:p w14:paraId="4D22C0E4" w14:textId="77777777" w:rsidR="00DF0F18" w:rsidRDefault="00DF0F18" w:rsidP="00890B4B"/>
        </w:tc>
      </w:tr>
    </w:tbl>
    <w:p w14:paraId="6EECB981" w14:textId="77777777" w:rsidR="00DF0F18" w:rsidRDefault="00DF0F18" w:rsidP="00DF0F18">
      <w:pPr>
        <w:pStyle w:val="Answer"/>
        <w:ind w:left="0"/>
      </w:pPr>
    </w:p>
    <w:p w14:paraId="0A9581C1" w14:textId="77777777" w:rsidR="00DF0F18" w:rsidRDefault="00DF0F18" w:rsidP="00DF0F18">
      <w:pPr>
        <w:pStyle w:val="Answer"/>
        <w:tabs>
          <w:tab w:val="left" w:pos="2400"/>
        </w:tabs>
        <w:ind w:left="0"/>
      </w:pPr>
    </w:p>
    <w:p w14:paraId="7CE29160" w14:textId="77777777" w:rsidR="00FC596E" w:rsidRPr="00DF0F18" w:rsidRDefault="00FC596E" w:rsidP="00DF0F18"/>
    <w:sectPr w:rsidR="00FC596E" w:rsidRPr="00DF0F18" w:rsidSect="00FC5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E88CE" w14:textId="77777777" w:rsidR="00174605" w:rsidRDefault="00174605">
      <w:pPr>
        <w:spacing w:before="0" w:after="0"/>
      </w:pPr>
      <w:r>
        <w:separator/>
      </w:r>
    </w:p>
  </w:endnote>
  <w:endnote w:type="continuationSeparator" w:id="0">
    <w:p w14:paraId="1766E1F9" w14:textId="77777777" w:rsidR="00174605" w:rsidRDefault="0017460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4C656" w14:textId="77777777" w:rsidR="009825C8" w:rsidRDefault="009825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E23A1" w14:textId="094440C9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2D3A85D5" wp14:editId="06C3A3C4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 w:rsidR="005C6AF2">
        <w:rPr>
          <w:noProof/>
        </w:rPr>
        <w:t>2</w:t>
      </w:r>
    </w:fldSimple>
    <w:r w:rsidR="009825C8">
      <w:rPr>
        <w:noProof/>
      </w:rPr>
      <w:t xml:space="preserve">                                     </w:t>
    </w:r>
    <w:r w:rsidR="009825C8" w:rsidRPr="009825C8">
      <w:rPr>
        <w:noProof/>
      </w:rPr>
      <w:t>© 2021 City and Guilds of London Institute. All rights reserved.</w:t>
    </w:r>
    <w:r w:rsidR="00EE7B5F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125F1" w14:textId="77777777" w:rsidR="009825C8" w:rsidRDefault="009825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6F09F" w14:textId="77777777" w:rsidR="00174605" w:rsidRDefault="00174605">
      <w:pPr>
        <w:spacing w:before="0" w:after="0"/>
      </w:pPr>
      <w:r>
        <w:separator/>
      </w:r>
    </w:p>
  </w:footnote>
  <w:footnote w:type="continuationSeparator" w:id="0">
    <w:p w14:paraId="57EE31E8" w14:textId="77777777" w:rsidR="00174605" w:rsidRDefault="0017460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DC6D1" w14:textId="77777777" w:rsidR="009825C8" w:rsidRDefault="009825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800C3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6432" behindDoc="0" locked="0" layoutInCell="1" allowOverlap="1" wp14:anchorId="6D483DE9" wp14:editId="077C0949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C21EAA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D634FC">
      <w:rPr>
        <w:sz w:val="24"/>
      </w:rPr>
      <w:tab/>
    </w:r>
    <w:r w:rsidR="00D634FC" w:rsidRPr="00C60280">
      <w:rPr>
        <w:sz w:val="24"/>
      </w:rPr>
      <w:br/>
    </w:r>
    <w:r w:rsidR="00D634FC" w:rsidRPr="00C60280">
      <w:rPr>
        <w:b/>
        <w:bCs/>
        <w:sz w:val="24"/>
      </w:rPr>
      <w:t>Construction: Onsite Construction (Level 3)</w:t>
    </w:r>
  </w:p>
  <w:p w14:paraId="1B723C57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C7CEFE4" wp14:editId="200BC46A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EBB05A" id="Straight Connector 1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0881A70E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D3989" w14:textId="77777777" w:rsidR="009825C8" w:rsidRDefault="009825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122"/>
    <w:rsid w:val="000033BD"/>
    <w:rsid w:val="0003287C"/>
    <w:rsid w:val="00060D62"/>
    <w:rsid w:val="00082C62"/>
    <w:rsid w:val="000B231F"/>
    <w:rsid w:val="000E194B"/>
    <w:rsid w:val="00110217"/>
    <w:rsid w:val="00152AC3"/>
    <w:rsid w:val="00156AF3"/>
    <w:rsid w:val="00174605"/>
    <w:rsid w:val="00176046"/>
    <w:rsid w:val="0019491D"/>
    <w:rsid w:val="001F74AD"/>
    <w:rsid w:val="00262992"/>
    <w:rsid w:val="00295CA8"/>
    <w:rsid w:val="002D07A8"/>
    <w:rsid w:val="002F0122"/>
    <w:rsid w:val="002F0F77"/>
    <w:rsid w:val="003405EA"/>
    <w:rsid w:val="003F7F14"/>
    <w:rsid w:val="00404B31"/>
    <w:rsid w:val="0040563C"/>
    <w:rsid w:val="004117F4"/>
    <w:rsid w:val="00474C7E"/>
    <w:rsid w:val="00474F67"/>
    <w:rsid w:val="0048500D"/>
    <w:rsid w:val="0052262B"/>
    <w:rsid w:val="00524E1B"/>
    <w:rsid w:val="005545EC"/>
    <w:rsid w:val="005C6AF2"/>
    <w:rsid w:val="006124C0"/>
    <w:rsid w:val="006135C0"/>
    <w:rsid w:val="00663B73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62F7C"/>
    <w:rsid w:val="00876848"/>
    <w:rsid w:val="008C1F1C"/>
    <w:rsid w:val="008D47A6"/>
    <w:rsid w:val="009825C8"/>
    <w:rsid w:val="009975A0"/>
    <w:rsid w:val="009C3AF2"/>
    <w:rsid w:val="009C5C6E"/>
    <w:rsid w:val="009E7368"/>
    <w:rsid w:val="00A2454C"/>
    <w:rsid w:val="00AA343B"/>
    <w:rsid w:val="00AD179E"/>
    <w:rsid w:val="00AE245C"/>
    <w:rsid w:val="00AF4E8F"/>
    <w:rsid w:val="00B054EC"/>
    <w:rsid w:val="00B54776"/>
    <w:rsid w:val="00BE2C21"/>
    <w:rsid w:val="00C01D20"/>
    <w:rsid w:val="00C202BF"/>
    <w:rsid w:val="00C21EAA"/>
    <w:rsid w:val="00C23AA3"/>
    <w:rsid w:val="00C60280"/>
    <w:rsid w:val="00C858D7"/>
    <w:rsid w:val="00C92F19"/>
    <w:rsid w:val="00D073BC"/>
    <w:rsid w:val="00D56B82"/>
    <w:rsid w:val="00D634FC"/>
    <w:rsid w:val="00DA2485"/>
    <w:rsid w:val="00DB7F65"/>
    <w:rsid w:val="00DE29A8"/>
    <w:rsid w:val="00DF0F18"/>
    <w:rsid w:val="00E05AB5"/>
    <w:rsid w:val="00E76C37"/>
    <w:rsid w:val="00EE7B5F"/>
    <w:rsid w:val="00F03E33"/>
    <w:rsid w:val="00F15749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F31C4C8"/>
  <w15:docId w15:val="{12995ED7-77F1-4247-B4A7-D807D6A9D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Worksheet%20landscape_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landscape_Construction</Template>
  <TotalTime>2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4</cp:revision>
  <cp:lastPrinted>2021-02-18T12:47:00Z</cp:lastPrinted>
  <dcterms:created xsi:type="dcterms:W3CDTF">2021-07-12T07:33:00Z</dcterms:created>
  <dcterms:modified xsi:type="dcterms:W3CDTF">2021-08-02T13:28:00Z</dcterms:modified>
</cp:coreProperties>
</file>