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3478C" w14:textId="77777777" w:rsidR="006064C4" w:rsidRPr="007F05E6" w:rsidRDefault="006064C4" w:rsidP="006064C4">
      <w:pPr>
        <w:pStyle w:val="Unittitle"/>
      </w:pPr>
      <w:r>
        <w:t xml:space="preserve">7. Building technology principles </w:t>
      </w:r>
    </w:p>
    <w:p w14:paraId="5F4C88EB" w14:textId="77777777" w:rsidR="006064C4" w:rsidRPr="00692A45" w:rsidRDefault="006064C4" w:rsidP="006064C4">
      <w:pPr>
        <w:pStyle w:val="Heading1"/>
      </w:pPr>
      <w:r>
        <w:t>Worksheet 9:</w:t>
      </w:r>
      <w:r w:rsidRPr="00692A45">
        <w:t xml:space="preserve"> </w:t>
      </w:r>
      <w:r>
        <w:t xml:space="preserve">Substructures (learner) </w:t>
      </w:r>
    </w:p>
    <w:p w14:paraId="162D8F04" w14:textId="77777777" w:rsidR="006064C4" w:rsidRDefault="006064C4" w:rsidP="006064C4">
      <w:pPr>
        <w:pStyle w:val="Answer"/>
      </w:pPr>
    </w:p>
    <w:p w14:paraId="6CD458A7" w14:textId="77777777" w:rsidR="006064C4" w:rsidRDefault="006064C4" w:rsidP="006064C4">
      <w:pPr>
        <w:pStyle w:val="Answer"/>
        <w:numPr>
          <w:ilvl w:val="0"/>
          <w:numId w:val="35"/>
        </w:numPr>
        <w:ind w:left="360"/>
      </w:pPr>
      <w:r>
        <w:t xml:space="preserve">Provide a definition for the term substructure. </w:t>
      </w:r>
    </w:p>
    <w:p w14:paraId="2959F475" w14:textId="77777777" w:rsidR="006064C4" w:rsidRDefault="006064C4" w:rsidP="006064C4">
      <w:pPr>
        <w:pStyle w:val="Answer"/>
      </w:pPr>
    </w:p>
    <w:p w14:paraId="7B03F4A8" w14:textId="77777777" w:rsidR="006064C4" w:rsidRDefault="006064C4" w:rsidP="006064C4">
      <w:pPr>
        <w:pStyle w:val="Answer"/>
      </w:pPr>
    </w:p>
    <w:p w14:paraId="61CDCE29" w14:textId="77777777" w:rsidR="006064C4" w:rsidRDefault="006064C4" w:rsidP="006064C4">
      <w:pPr>
        <w:pStyle w:val="Answer"/>
      </w:pPr>
    </w:p>
    <w:p w14:paraId="2F6AE1EC" w14:textId="77777777" w:rsidR="006064C4" w:rsidRDefault="006064C4" w:rsidP="006064C4">
      <w:pPr>
        <w:pStyle w:val="Answer"/>
      </w:pPr>
    </w:p>
    <w:p w14:paraId="3269EB35" w14:textId="77777777" w:rsidR="006064C4" w:rsidRDefault="006064C4" w:rsidP="006064C4">
      <w:pPr>
        <w:pStyle w:val="Answer"/>
      </w:pPr>
    </w:p>
    <w:p w14:paraId="24712D3E" w14:textId="77777777" w:rsidR="006064C4" w:rsidRDefault="006064C4" w:rsidP="006064C4">
      <w:pPr>
        <w:pStyle w:val="Answer"/>
        <w:numPr>
          <w:ilvl w:val="0"/>
          <w:numId w:val="35"/>
        </w:numPr>
        <w:ind w:left="360"/>
      </w:pPr>
      <w:r>
        <w:t xml:space="preserve">Explain the purpose of foundations. </w:t>
      </w:r>
    </w:p>
    <w:p w14:paraId="24E166F6" w14:textId="77777777" w:rsidR="006064C4" w:rsidRDefault="006064C4" w:rsidP="006064C4">
      <w:pPr>
        <w:pStyle w:val="Answer"/>
      </w:pPr>
    </w:p>
    <w:p w14:paraId="7637B11F" w14:textId="77777777" w:rsidR="006064C4" w:rsidRDefault="006064C4" w:rsidP="006064C4">
      <w:pPr>
        <w:pStyle w:val="Answer"/>
      </w:pPr>
    </w:p>
    <w:p w14:paraId="5192F696" w14:textId="77777777" w:rsidR="006064C4" w:rsidRDefault="006064C4" w:rsidP="006064C4">
      <w:pPr>
        <w:pStyle w:val="Answer"/>
      </w:pPr>
    </w:p>
    <w:p w14:paraId="0E0AA9F1" w14:textId="77777777" w:rsidR="006064C4" w:rsidRDefault="006064C4" w:rsidP="006064C4">
      <w:pPr>
        <w:pStyle w:val="Answer"/>
      </w:pPr>
    </w:p>
    <w:p w14:paraId="4A264709" w14:textId="77777777" w:rsidR="006064C4" w:rsidRDefault="006064C4" w:rsidP="006064C4">
      <w:pPr>
        <w:pStyle w:val="Answer"/>
      </w:pPr>
    </w:p>
    <w:p w14:paraId="397FFEDC" w14:textId="77777777" w:rsidR="006064C4" w:rsidRDefault="006064C4" w:rsidP="006064C4">
      <w:pPr>
        <w:pStyle w:val="Answer"/>
        <w:numPr>
          <w:ilvl w:val="0"/>
          <w:numId w:val="35"/>
        </w:numPr>
        <w:ind w:left="360"/>
      </w:pPr>
      <w:r>
        <w:t xml:space="preserve">Explain why site investigations are carried out prior to construction works. </w:t>
      </w:r>
    </w:p>
    <w:p w14:paraId="7E61088C" w14:textId="77777777" w:rsidR="006064C4" w:rsidRDefault="006064C4" w:rsidP="006064C4">
      <w:pPr>
        <w:pStyle w:val="Answer"/>
      </w:pPr>
    </w:p>
    <w:p w14:paraId="6B91DFC3" w14:textId="77777777" w:rsidR="006064C4" w:rsidRDefault="006064C4" w:rsidP="006064C4">
      <w:pPr>
        <w:pStyle w:val="Answer"/>
      </w:pPr>
    </w:p>
    <w:p w14:paraId="56423440" w14:textId="77777777" w:rsidR="006064C4" w:rsidRDefault="006064C4" w:rsidP="006064C4">
      <w:pPr>
        <w:pStyle w:val="Answer"/>
      </w:pPr>
    </w:p>
    <w:p w14:paraId="44DB5131" w14:textId="77777777" w:rsidR="006064C4" w:rsidRDefault="006064C4" w:rsidP="006064C4">
      <w:pPr>
        <w:pStyle w:val="Answer"/>
      </w:pPr>
    </w:p>
    <w:p w14:paraId="2CC6ABC1" w14:textId="77777777" w:rsidR="006064C4" w:rsidRDefault="006064C4" w:rsidP="006064C4">
      <w:pPr>
        <w:pStyle w:val="Answer"/>
      </w:pPr>
    </w:p>
    <w:p w14:paraId="5CB7D49E" w14:textId="77777777" w:rsidR="006064C4" w:rsidRDefault="006064C4" w:rsidP="006064C4">
      <w:pPr>
        <w:pStyle w:val="Normalnumberedlist"/>
        <w:numPr>
          <w:ilvl w:val="0"/>
          <w:numId w:val="35"/>
        </w:numPr>
        <w:ind w:left="360"/>
      </w:pPr>
      <w:r>
        <w:t xml:space="preserve">List three factors that influence the design of a foundation. </w:t>
      </w:r>
    </w:p>
    <w:p w14:paraId="13649282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1455484A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26C3082A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231CFF76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2A81214B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36E70267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5754002F" w14:textId="77777777" w:rsidR="006064C4" w:rsidRDefault="006064C4" w:rsidP="006064C4">
      <w:pPr>
        <w:pStyle w:val="Normalnumberedlist"/>
        <w:numPr>
          <w:ilvl w:val="0"/>
          <w:numId w:val="35"/>
        </w:numPr>
        <w:ind w:left="360"/>
      </w:pPr>
      <w:r>
        <w:t xml:space="preserve">Explain what is meant by the terms below. </w:t>
      </w:r>
    </w:p>
    <w:p w14:paraId="4C97F1F3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7C29E02C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6D8A0393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62B80786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  <w:r w:rsidRPr="00E119DC">
        <w:t xml:space="preserve">Dead </w:t>
      </w:r>
      <w:r>
        <w:t>l</w:t>
      </w:r>
      <w:r w:rsidRPr="00E119DC">
        <w:t xml:space="preserve">oad </w:t>
      </w:r>
    </w:p>
    <w:p w14:paraId="490599E3" w14:textId="77777777" w:rsidR="006064C4" w:rsidRPr="00E119DC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76ED7D1E" w14:textId="77777777" w:rsidR="006064C4" w:rsidRPr="00E119DC" w:rsidRDefault="006064C4" w:rsidP="006064C4">
      <w:pPr>
        <w:pStyle w:val="Normalnumberedlist"/>
        <w:numPr>
          <w:ilvl w:val="0"/>
          <w:numId w:val="0"/>
        </w:numPr>
        <w:ind w:left="720"/>
      </w:pPr>
      <w:r w:rsidRPr="00E119DC">
        <w:t xml:space="preserve">Imposed </w:t>
      </w:r>
      <w:r>
        <w:t>l</w:t>
      </w:r>
      <w:r w:rsidRPr="00E119DC">
        <w:t xml:space="preserve">oad </w:t>
      </w:r>
    </w:p>
    <w:p w14:paraId="0FE5D812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7F9EDADD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0C3F568F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74E8729B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1481892A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4877D69E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38713461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69F343EE" w14:textId="77777777" w:rsidR="006064C4" w:rsidRDefault="006064C4" w:rsidP="006064C4">
      <w:pPr>
        <w:pStyle w:val="Normalnumberedlist"/>
        <w:numPr>
          <w:ilvl w:val="0"/>
          <w:numId w:val="35"/>
        </w:numPr>
        <w:ind w:left="360"/>
      </w:pPr>
      <w:r>
        <w:lastRenderedPageBreak/>
        <w:t>List three categories of soil.</w:t>
      </w:r>
    </w:p>
    <w:p w14:paraId="3481E15F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75AFC02B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726C1679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37A70CAE" w14:textId="77777777" w:rsidR="006064C4" w:rsidRDefault="006064C4" w:rsidP="006064C4">
      <w:pPr>
        <w:pStyle w:val="Normalnumberedlist"/>
        <w:numPr>
          <w:ilvl w:val="0"/>
          <w:numId w:val="0"/>
        </w:numPr>
        <w:ind w:left="1080"/>
      </w:pPr>
    </w:p>
    <w:p w14:paraId="1E9E3845" w14:textId="77777777" w:rsidR="006064C4" w:rsidRDefault="006064C4" w:rsidP="006064C4">
      <w:pPr>
        <w:pStyle w:val="Normalnumberedlist"/>
        <w:numPr>
          <w:ilvl w:val="0"/>
          <w:numId w:val="0"/>
        </w:numPr>
        <w:ind w:left="1080"/>
      </w:pPr>
    </w:p>
    <w:p w14:paraId="36E1665D" w14:textId="77777777" w:rsidR="006064C4" w:rsidRDefault="006064C4" w:rsidP="006064C4">
      <w:pPr>
        <w:pStyle w:val="Normalnumberedlist"/>
        <w:numPr>
          <w:ilvl w:val="0"/>
          <w:numId w:val="0"/>
        </w:numPr>
        <w:ind w:left="370"/>
      </w:pPr>
    </w:p>
    <w:p w14:paraId="0020D994" w14:textId="77777777" w:rsidR="006064C4" w:rsidRDefault="006064C4" w:rsidP="006064C4">
      <w:pPr>
        <w:pStyle w:val="Normalnumberedlist"/>
        <w:numPr>
          <w:ilvl w:val="0"/>
          <w:numId w:val="0"/>
        </w:numPr>
      </w:pPr>
    </w:p>
    <w:p w14:paraId="0747A370" w14:textId="77777777" w:rsidR="006064C4" w:rsidRDefault="006064C4" w:rsidP="006064C4">
      <w:pPr>
        <w:pStyle w:val="Normalnumberedlist"/>
        <w:numPr>
          <w:ilvl w:val="0"/>
          <w:numId w:val="35"/>
        </w:numPr>
        <w:ind w:left="360"/>
      </w:pPr>
      <w:r>
        <w:t>Explain the purpose of reinforcement in the design of foundations.</w:t>
      </w:r>
    </w:p>
    <w:p w14:paraId="6255BAA8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0DE6A561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64632313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4A456984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63EDD015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35549B62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09D9CBB5" w14:textId="77777777" w:rsidR="006064C4" w:rsidRDefault="006064C4" w:rsidP="006064C4">
      <w:pPr>
        <w:pStyle w:val="Normalnumberedlist"/>
        <w:numPr>
          <w:ilvl w:val="0"/>
          <w:numId w:val="35"/>
        </w:numPr>
        <w:ind w:left="360"/>
      </w:pPr>
      <w:r>
        <w:t xml:space="preserve">Explain the problems that may arise if an unsuitable type of foundation is selected. </w:t>
      </w:r>
    </w:p>
    <w:p w14:paraId="03688EB6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5D37992F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38FC7B56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49147539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30E1E386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64E26105" w14:textId="77777777" w:rsidR="006064C4" w:rsidRDefault="006064C4" w:rsidP="006064C4">
      <w:pPr>
        <w:pStyle w:val="Normalnumberedlist"/>
        <w:numPr>
          <w:ilvl w:val="0"/>
          <w:numId w:val="0"/>
        </w:numPr>
      </w:pPr>
    </w:p>
    <w:p w14:paraId="5BB0F8BF" w14:textId="77777777" w:rsidR="006064C4" w:rsidRDefault="006064C4" w:rsidP="006064C4">
      <w:pPr>
        <w:pStyle w:val="Normalnumberedlist"/>
        <w:numPr>
          <w:ilvl w:val="0"/>
          <w:numId w:val="0"/>
        </w:numPr>
      </w:pPr>
    </w:p>
    <w:p w14:paraId="2F43A1DC" w14:textId="77777777" w:rsidR="006064C4" w:rsidRDefault="006064C4" w:rsidP="006064C4">
      <w:pPr>
        <w:pStyle w:val="Normalnumberedlist"/>
        <w:numPr>
          <w:ilvl w:val="0"/>
          <w:numId w:val="35"/>
        </w:numPr>
        <w:ind w:left="360"/>
      </w:pPr>
      <w:r>
        <w:t xml:space="preserve">Describe when a narrow strip foundation is most commonly used. </w:t>
      </w:r>
    </w:p>
    <w:p w14:paraId="50A55308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716F3923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52EFEEBF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59A6F91D" w14:textId="77777777" w:rsidR="006064C4" w:rsidRDefault="006064C4" w:rsidP="006064C4">
      <w:pPr>
        <w:pStyle w:val="Normalnumberedlist"/>
        <w:numPr>
          <w:ilvl w:val="0"/>
          <w:numId w:val="0"/>
        </w:numPr>
        <w:ind w:left="357" w:hanging="357"/>
      </w:pPr>
    </w:p>
    <w:p w14:paraId="75AFC4AB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7318CCFA" w14:textId="77777777" w:rsidR="006064C4" w:rsidRDefault="006064C4" w:rsidP="006064C4">
      <w:pPr>
        <w:pStyle w:val="Normalnumberedlist"/>
        <w:numPr>
          <w:ilvl w:val="0"/>
          <w:numId w:val="0"/>
        </w:numPr>
        <w:ind w:left="720"/>
      </w:pPr>
    </w:p>
    <w:p w14:paraId="197C9293" w14:textId="77777777" w:rsidR="006064C4" w:rsidRDefault="006064C4" w:rsidP="006064C4">
      <w:pPr>
        <w:pStyle w:val="Normalnumberedlist"/>
        <w:numPr>
          <w:ilvl w:val="0"/>
          <w:numId w:val="35"/>
        </w:numPr>
        <w:ind w:left="360"/>
      </w:pPr>
      <w:r>
        <w:t xml:space="preserve">Explain the role of trench support in the creation of foundations. </w:t>
      </w:r>
    </w:p>
    <w:p w14:paraId="7D54A2F7" w14:textId="77777777" w:rsidR="00017F9C" w:rsidRDefault="00017F9C" w:rsidP="000D5461">
      <w:pPr>
        <w:pStyle w:val="Normalnumberedlist"/>
        <w:numPr>
          <w:ilvl w:val="0"/>
          <w:numId w:val="0"/>
        </w:numPr>
        <w:ind w:left="720"/>
      </w:pPr>
    </w:p>
    <w:p w14:paraId="32FCE5A7" w14:textId="77777777" w:rsidR="00017F9C" w:rsidRDefault="00017F9C" w:rsidP="00E119DC">
      <w:pPr>
        <w:pStyle w:val="Normalnumberedlist"/>
        <w:numPr>
          <w:ilvl w:val="0"/>
          <w:numId w:val="0"/>
        </w:numPr>
        <w:ind w:left="720"/>
      </w:pPr>
    </w:p>
    <w:p w14:paraId="2B02FE54" w14:textId="77777777" w:rsidR="00017F9C" w:rsidRDefault="00017F9C" w:rsidP="00110217">
      <w:pPr>
        <w:rPr>
          <w:rFonts w:cs="Arial"/>
          <w:szCs w:val="22"/>
        </w:rPr>
      </w:pPr>
    </w:p>
    <w:p w14:paraId="2CE39B02" w14:textId="77777777" w:rsidR="00017F9C" w:rsidRDefault="00017F9C" w:rsidP="006E1028">
      <w:pPr>
        <w:pStyle w:val="Answer"/>
      </w:pPr>
    </w:p>
    <w:p w14:paraId="55F617B1" w14:textId="77777777" w:rsidR="00474F67" w:rsidRDefault="00474F67" w:rsidP="00474F67">
      <w:pPr>
        <w:rPr>
          <w:rFonts w:cs="Arial"/>
          <w:szCs w:val="22"/>
        </w:rPr>
      </w:pPr>
    </w:p>
    <w:p w14:paraId="5CF7C807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FBFB4" w14:textId="77777777" w:rsidR="003636C6" w:rsidRDefault="003636C6">
      <w:pPr>
        <w:spacing w:before="0" w:after="0"/>
      </w:pPr>
      <w:r>
        <w:separator/>
      </w:r>
    </w:p>
  </w:endnote>
  <w:endnote w:type="continuationSeparator" w:id="0">
    <w:p w14:paraId="3E02A7C2" w14:textId="77777777" w:rsidR="003636C6" w:rsidRDefault="003636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282C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AE3AF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6F055CD" wp14:editId="5D187675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73324AF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012F88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F055C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173324AF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012F88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E85504E" wp14:editId="2B6686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21636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B5364" w14:textId="77777777" w:rsidR="003636C6" w:rsidRDefault="003636C6">
      <w:pPr>
        <w:spacing w:before="0" w:after="0"/>
      </w:pPr>
      <w:r>
        <w:separator/>
      </w:r>
    </w:p>
  </w:footnote>
  <w:footnote w:type="continuationSeparator" w:id="0">
    <w:p w14:paraId="2ED56E91" w14:textId="77777777" w:rsidR="003636C6" w:rsidRDefault="003636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4176E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73F0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BD01013" wp14:editId="7805A14F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B68919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B0A5002" wp14:editId="25AC1D6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B92BE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A03A6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F9C"/>
    <w:rsid w:val="000033BD"/>
    <w:rsid w:val="00017F9C"/>
    <w:rsid w:val="00082C62"/>
    <w:rsid w:val="000B231F"/>
    <w:rsid w:val="000E194B"/>
    <w:rsid w:val="00110217"/>
    <w:rsid w:val="00152AC3"/>
    <w:rsid w:val="00156AF3"/>
    <w:rsid w:val="0019491D"/>
    <w:rsid w:val="001F74AD"/>
    <w:rsid w:val="002812B6"/>
    <w:rsid w:val="002D07A8"/>
    <w:rsid w:val="003405EA"/>
    <w:rsid w:val="00342E9E"/>
    <w:rsid w:val="003636C6"/>
    <w:rsid w:val="003F7F14"/>
    <w:rsid w:val="00404B31"/>
    <w:rsid w:val="00474F67"/>
    <w:rsid w:val="0048500D"/>
    <w:rsid w:val="00524E1B"/>
    <w:rsid w:val="005B0269"/>
    <w:rsid w:val="006064C4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43CFC"/>
    <w:rsid w:val="00F677F9"/>
    <w:rsid w:val="00F716F2"/>
    <w:rsid w:val="00FA4CA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C47D65"/>
  <w15:docId w15:val="{2B541017-D2E3-46FA-A932-5AFCEDCAB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C:\Users\jgboa\OneDrive\Documents\ST BLANK WS Learner Construction.dotx</Template>
  <TotalTime>1</TotalTime>
  <Pages>2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4</cp:revision>
  <cp:lastPrinted>2013-05-15T12:05:00Z</cp:lastPrinted>
  <dcterms:created xsi:type="dcterms:W3CDTF">2021-07-08T10:09:00Z</dcterms:created>
  <dcterms:modified xsi:type="dcterms:W3CDTF">2021-07-23T07:25:00Z</dcterms:modified>
</cp:coreProperties>
</file>